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rPr>
          <w:rFonts w:asciiTheme="majorHAnsi" w:eastAsiaTheme="majorEastAsia" w:hAnsiTheme="majorHAnsi" w:cs="B Nazanin"/>
          <w:caps/>
          <w:sz w:val="28"/>
          <w:szCs w:val="28"/>
          <w:lang w:bidi="fa-IR"/>
        </w:rPr>
        <w:id w:val="137839"/>
        <w:docPartObj>
          <w:docPartGallery w:val="Cover Pages"/>
          <w:docPartUnique/>
        </w:docPartObj>
      </w:sdtPr>
      <w:sdtEndPr>
        <w:rPr>
          <w:rFonts w:ascii="Times New Roman" w:eastAsiaTheme="minorHAnsi" w:hAnsi="Times New Roman"/>
          <w:caps w:val="0"/>
          <w:rtl/>
        </w:rPr>
      </w:sdtEndPr>
      <w:sdtContent>
        <w:tbl>
          <w:tblPr>
            <w:tblW w:w="5000" w:type="pct"/>
            <w:jc w:val="center"/>
            <w:tblLook w:val="04A0" w:firstRow="1" w:lastRow="0" w:firstColumn="1" w:lastColumn="0" w:noHBand="0" w:noVBand="1"/>
          </w:tblPr>
          <w:tblGrid>
            <w:gridCol w:w="9242"/>
          </w:tblGrid>
          <w:tr w:rsidR="00AF6F65" w:rsidRPr="00D51F46">
            <w:trPr>
              <w:trHeight w:val="2880"/>
              <w:jc w:val="center"/>
            </w:trPr>
            <w:sdt>
              <w:sdtPr>
                <w:rPr>
                  <w:rFonts w:asciiTheme="majorHAnsi" w:eastAsiaTheme="majorEastAsia" w:hAnsiTheme="majorHAnsi" w:cs="B Nazanin"/>
                  <w:caps/>
                  <w:sz w:val="28"/>
                  <w:szCs w:val="28"/>
                  <w:lang w:bidi="fa-IR"/>
                </w:rPr>
                <w:alias w:val="Company"/>
                <w:id w:val="15524243"/>
                <w:dataBinding w:prefixMappings="xmlns:ns0='http://schemas.openxmlformats.org/officeDocument/2006/extended-properties'" w:xpath="/ns0:Properties[1]/ns0:Company[1]" w:storeItemID="{6668398D-A668-4E3E-A5EB-62B293D839F1}"/>
                <w:text/>
              </w:sdtPr>
              <w:sdtEndPr>
                <w:rPr>
                  <w:sz w:val="72"/>
                  <w:szCs w:val="72"/>
                  <w:lang w:bidi="ar-SA"/>
                </w:rPr>
              </w:sdtEndPr>
              <w:sdtContent>
                <w:tc>
                  <w:tcPr>
                    <w:tcW w:w="5000" w:type="pct"/>
                  </w:tcPr>
                  <w:p w:rsidR="00AF6F65" w:rsidRPr="00D51F46" w:rsidRDefault="00AF6F65" w:rsidP="00412D44">
                    <w:pPr>
                      <w:pStyle w:val="NoSpacing"/>
                      <w:jc w:val="center"/>
                      <w:rPr>
                        <w:rFonts w:asciiTheme="majorHAnsi" w:eastAsiaTheme="majorEastAsia" w:hAnsiTheme="majorHAnsi" w:cs="B Nazanin"/>
                        <w:caps/>
                      </w:rPr>
                    </w:pPr>
                    <w:r w:rsidRPr="00D51F46">
                      <w:rPr>
                        <w:rFonts w:asciiTheme="majorHAnsi" w:eastAsiaTheme="majorEastAsia" w:hAnsiTheme="majorHAnsi" w:cs="B Nazanin" w:hint="cs"/>
                        <w:caps/>
                        <w:sz w:val="72"/>
                        <w:szCs w:val="72"/>
                        <w:rtl/>
                      </w:rPr>
                      <w:t>به نام خدا</w:t>
                    </w:r>
                  </w:p>
                </w:tc>
              </w:sdtContent>
            </w:sdt>
          </w:tr>
          <w:tr w:rsidR="00AF6F65" w:rsidRPr="00D51F46">
            <w:trPr>
              <w:trHeight w:val="1440"/>
              <w:jc w:val="center"/>
            </w:trPr>
            <w:sdt>
              <w:sdtPr>
                <w:rPr>
                  <w:rFonts w:asciiTheme="majorHAnsi" w:eastAsiaTheme="majorEastAsia" w:hAnsiTheme="majorHAnsi" w:cs="B Nazanin"/>
                  <w:sz w:val="56"/>
                  <w:szCs w:val="56"/>
                </w:rPr>
                <w:alias w:val="Title"/>
                <w:id w:val="15524250"/>
                <w:dataBinding w:prefixMappings="xmlns:ns0='http://schemas.openxmlformats.org/package/2006/metadata/core-properties' xmlns:ns1='http://purl.org/dc/elements/1.1/'" w:xpath="/ns0:coreProperties[1]/ns1:title[1]" w:storeItemID="{6C3C8BC8-F283-45AE-878A-BAB7291924A1}"/>
                <w:text/>
              </w:sdtPr>
              <w:sdtEndPr/>
              <w:sdtContent>
                <w:tc>
                  <w:tcPr>
                    <w:tcW w:w="5000" w:type="pct"/>
                    <w:tcBorders>
                      <w:bottom w:val="single" w:sz="4" w:space="0" w:color="4F81BD" w:themeColor="accent1"/>
                    </w:tcBorders>
                    <w:vAlign w:val="center"/>
                  </w:tcPr>
                  <w:p w:rsidR="00AF6F65" w:rsidRPr="00D51F46" w:rsidRDefault="00AF6F65" w:rsidP="00AF6F65">
                    <w:pPr>
                      <w:pStyle w:val="NoSpacing"/>
                      <w:jc w:val="center"/>
                      <w:rPr>
                        <w:rFonts w:asciiTheme="majorHAnsi" w:eastAsiaTheme="majorEastAsia" w:hAnsiTheme="majorHAnsi" w:cs="B Nazanin"/>
                        <w:sz w:val="80"/>
                        <w:szCs w:val="80"/>
                      </w:rPr>
                    </w:pPr>
                    <w:r w:rsidRPr="00D51F46">
                      <w:rPr>
                        <w:rFonts w:asciiTheme="majorHAnsi" w:eastAsiaTheme="majorEastAsia" w:hAnsiTheme="majorHAnsi" w:cs="B Nazanin" w:hint="cs"/>
                        <w:sz w:val="56"/>
                        <w:szCs w:val="56"/>
                        <w:rtl/>
                      </w:rPr>
                      <w:t>چکیده کتاب گزیده نکات مدیریتی در نهج البلاغه</w:t>
                    </w:r>
                  </w:p>
                </w:tc>
              </w:sdtContent>
            </w:sdt>
          </w:tr>
          <w:tr w:rsidR="00AF6F65" w:rsidRPr="00D51F46">
            <w:trPr>
              <w:trHeight w:val="720"/>
              <w:jc w:val="center"/>
            </w:trPr>
            <w:sdt>
              <w:sdtPr>
                <w:rPr>
                  <w:rFonts w:asciiTheme="majorHAnsi" w:eastAsiaTheme="majorEastAsia" w:hAnsiTheme="majorHAnsi" w:cs="B Nazanin"/>
                  <w:sz w:val="44"/>
                  <w:szCs w:val="44"/>
                </w:rPr>
                <w:alias w:val="Subtitle"/>
                <w:id w:val="15524255"/>
                <w:dataBinding w:prefixMappings="xmlns:ns0='http://schemas.openxmlformats.org/package/2006/metadata/core-properties' xmlns:ns1='http://purl.org/dc/elements/1.1/'" w:xpath="/ns0:coreProperties[1]/ns1:subject[1]" w:storeItemID="{6C3C8BC8-F283-45AE-878A-BAB7291924A1}"/>
                <w:text/>
              </w:sdtPr>
              <w:sdtEndPr/>
              <w:sdtContent>
                <w:tc>
                  <w:tcPr>
                    <w:tcW w:w="5000" w:type="pct"/>
                    <w:tcBorders>
                      <w:top w:val="single" w:sz="4" w:space="0" w:color="4F81BD" w:themeColor="accent1"/>
                    </w:tcBorders>
                    <w:vAlign w:val="center"/>
                  </w:tcPr>
                  <w:p w:rsidR="00AF6F65" w:rsidRPr="00D51F46" w:rsidRDefault="00AF6F65" w:rsidP="00AF6F65">
                    <w:pPr>
                      <w:pStyle w:val="NoSpacing"/>
                      <w:jc w:val="center"/>
                      <w:rPr>
                        <w:rFonts w:asciiTheme="majorHAnsi" w:eastAsiaTheme="majorEastAsia" w:hAnsiTheme="majorHAnsi" w:cs="B Nazanin"/>
                        <w:sz w:val="44"/>
                        <w:szCs w:val="44"/>
                      </w:rPr>
                    </w:pPr>
                    <w:r w:rsidRPr="00D51F46">
                      <w:rPr>
                        <w:rFonts w:asciiTheme="majorHAnsi" w:eastAsiaTheme="majorEastAsia" w:hAnsiTheme="majorHAnsi" w:cs="B Nazanin" w:hint="cs"/>
                        <w:sz w:val="44"/>
                        <w:szCs w:val="44"/>
                        <w:rtl/>
                      </w:rPr>
                      <w:t>مدیریت اسلامی پیشرفته</w:t>
                    </w:r>
                  </w:p>
                </w:tc>
              </w:sdtContent>
            </w:sdt>
          </w:tr>
          <w:tr w:rsidR="00AF6F65" w:rsidRPr="00D51F46">
            <w:trPr>
              <w:trHeight w:val="360"/>
              <w:jc w:val="center"/>
            </w:trPr>
            <w:tc>
              <w:tcPr>
                <w:tcW w:w="5000" w:type="pct"/>
                <w:vAlign w:val="center"/>
              </w:tcPr>
              <w:p w:rsidR="00AF6F65" w:rsidRPr="00D51F46" w:rsidRDefault="00AF6F65">
                <w:pPr>
                  <w:pStyle w:val="NoSpacing"/>
                  <w:jc w:val="center"/>
                  <w:rPr>
                    <w:rFonts w:cs="B Nazanin"/>
                  </w:rPr>
                </w:pPr>
              </w:p>
            </w:tc>
          </w:tr>
          <w:tr w:rsidR="00AF6F65" w:rsidRPr="00D51F46">
            <w:trPr>
              <w:trHeight w:val="360"/>
              <w:jc w:val="center"/>
            </w:trPr>
            <w:tc>
              <w:tcPr>
                <w:tcW w:w="5000" w:type="pct"/>
                <w:vAlign w:val="center"/>
              </w:tcPr>
              <w:p w:rsidR="00AF6F65" w:rsidRPr="00D51F46" w:rsidRDefault="00AF6F65">
                <w:pPr>
                  <w:pStyle w:val="NoSpacing"/>
                  <w:jc w:val="center"/>
                  <w:rPr>
                    <w:rFonts w:cs="B Nazanin"/>
                    <w:b/>
                    <w:bCs/>
                  </w:rPr>
                </w:pPr>
              </w:p>
            </w:tc>
          </w:tr>
          <w:tr w:rsidR="00AF6F65" w:rsidRPr="00D51F46">
            <w:trPr>
              <w:trHeight w:val="360"/>
              <w:jc w:val="center"/>
            </w:trPr>
            <w:tc>
              <w:tcPr>
                <w:tcW w:w="5000" w:type="pct"/>
                <w:vAlign w:val="center"/>
              </w:tcPr>
              <w:p w:rsidR="00AF6F65" w:rsidRPr="00D51F46" w:rsidRDefault="00BC445D" w:rsidP="00D06EE2">
                <w:pPr>
                  <w:pStyle w:val="NoSpacing"/>
                  <w:jc w:val="center"/>
                  <w:rPr>
                    <w:rFonts w:cs="B Nazanin"/>
                    <w:b/>
                    <w:bCs/>
                    <w:sz w:val="28"/>
                    <w:szCs w:val="28"/>
                  </w:rPr>
                </w:pPr>
                <w:r w:rsidRPr="00D51F46">
                  <w:rPr>
                    <w:rFonts w:cs="B Nazanin" w:hint="cs"/>
                    <w:sz w:val="28"/>
                    <w:szCs w:val="28"/>
                    <w:rtl/>
                  </w:rPr>
                  <w:t>بر اساس کتاب</w:t>
                </w:r>
              </w:p>
            </w:tc>
          </w:tr>
        </w:tbl>
        <w:p w:rsidR="00AF6F65" w:rsidRPr="00D51F46" w:rsidRDefault="0026753A" w:rsidP="00D06EE2">
          <w:pPr>
            <w:jc w:val="center"/>
            <w:rPr>
              <w:rFonts w:cs="B Nazanin"/>
              <w:rtl/>
            </w:rPr>
          </w:pPr>
          <w:r w:rsidRPr="00D51F46">
            <w:rPr>
              <w:rFonts w:cs="B Nazanin" w:hint="cs"/>
              <w:rtl/>
            </w:rPr>
            <w:t>دکتر لطف الله فروزنده و افتخار السادات نوابی نژاد</w:t>
          </w:r>
        </w:p>
        <w:p w:rsidR="00BA1752" w:rsidRPr="00D51F46" w:rsidRDefault="00BA1752" w:rsidP="00D06EE2">
          <w:pPr>
            <w:jc w:val="center"/>
            <w:rPr>
              <w:rFonts w:cs="B Nazanin"/>
              <w:rtl/>
            </w:rPr>
          </w:pPr>
          <w:r w:rsidRPr="00D51F46">
            <w:rPr>
              <w:rFonts w:cs="B Nazanin" w:hint="cs"/>
              <w:rtl/>
            </w:rPr>
            <w:t>انتشارات پیام نور</w:t>
          </w:r>
        </w:p>
        <w:tbl>
          <w:tblPr>
            <w:tblpPr w:leftFromText="187" w:rightFromText="187" w:horzAnchor="margin" w:tblpXSpec="center" w:tblpYSpec="bottom"/>
            <w:tblW w:w="5000" w:type="pct"/>
            <w:tblLook w:val="04A0" w:firstRow="1" w:lastRow="0" w:firstColumn="1" w:lastColumn="0" w:noHBand="0" w:noVBand="1"/>
          </w:tblPr>
          <w:tblGrid>
            <w:gridCol w:w="9242"/>
          </w:tblGrid>
          <w:tr w:rsidR="00AF6F65" w:rsidRPr="00D51F46">
            <w:tc>
              <w:tcPr>
                <w:tcW w:w="5000" w:type="pct"/>
              </w:tcPr>
              <w:p w:rsidR="00AF6F65" w:rsidRPr="00D51F46" w:rsidRDefault="00AF6F65">
                <w:pPr>
                  <w:pStyle w:val="NoSpacing"/>
                  <w:rPr>
                    <w:rFonts w:cs="B Nazanin"/>
                  </w:rPr>
                </w:pPr>
              </w:p>
            </w:tc>
          </w:tr>
        </w:tbl>
        <w:p w:rsidR="00AF6F65" w:rsidRPr="00D51F46" w:rsidRDefault="00AF6F65" w:rsidP="00615903">
          <w:pPr>
            <w:jc w:val="center"/>
            <w:rPr>
              <w:rFonts w:cs="B Nazanin"/>
              <w:rtl/>
            </w:rPr>
          </w:pPr>
        </w:p>
        <w:p w:rsidR="0026753A" w:rsidRPr="00D51F46" w:rsidRDefault="0026753A" w:rsidP="00092D1D">
          <w:pPr>
            <w:bidi w:val="0"/>
            <w:jc w:val="center"/>
            <w:rPr>
              <w:rFonts w:asciiTheme="majorBidi" w:hAnsiTheme="majorBidi" w:cs="B Nazanin"/>
              <w:rtl/>
            </w:rPr>
          </w:pPr>
        </w:p>
        <w:p w:rsidR="00AF6F65" w:rsidRPr="00D51F46" w:rsidRDefault="0026753A" w:rsidP="00335F85">
          <w:pPr>
            <w:rPr>
              <w:rFonts w:cs="B Nazanin"/>
              <w:rtl/>
            </w:rPr>
          </w:pPr>
          <w:r w:rsidRPr="00D51F46">
            <w:rPr>
              <w:rFonts w:cs="B Nazanin"/>
              <w:rtl/>
            </w:rPr>
            <w:t xml:space="preserve"> </w:t>
          </w:r>
          <w:r w:rsidR="00AF6F65" w:rsidRPr="00D51F46">
            <w:rPr>
              <w:rFonts w:cs="B Nazanin"/>
              <w:rtl/>
            </w:rPr>
            <w:br w:type="page"/>
          </w:r>
        </w:p>
        <w:bookmarkStart w:id="0" w:name="_GoBack" w:displacedByCustomXml="next"/>
        <w:bookmarkEnd w:id="0" w:displacedByCustomXml="next"/>
      </w:sdtContent>
    </w:sdt>
    <w:p w:rsidR="00443EAD" w:rsidRPr="00D51F46" w:rsidRDefault="00492F5B">
      <w:pPr>
        <w:rPr>
          <w:rFonts w:cs="B Nazanin"/>
          <w:b/>
          <w:bCs/>
          <w:rtl/>
        </w:rPr>
      </w:pPr>
      <w:r w:rsidRPr="00D51F46">
        <w:rPr>
          <w:rFonts w:cs="B Nazanin" w:hint="cs"/>
          <w:b/>
          <w:bCs/>
          <w:rtl/>
        </w:rPr>
        <w:lastRenderedPageBreak/>
        <w:t>آشنایی با نهج البلاغه</w:t>
      </w:r>
    </w:p>
    <w:p w:rsidR="00BB2B23" w:rsidRPr="00D51F46" w:rsidRDefault="003447C8">
      <w:pPr>
        <w:rPr>
          <w:rFonts w:cs="B Nazanin"/>
          <w:rtl/>
        </w:rPr>
      </w:pPr>
      <w:r w:rsidRPr="00D51F46">
        <w:rPr>
          <w:rFonts w:cs="B Nazanin" w:hint="cs"/>
          <w:rtl/>
        </w:rPr>
        <w:t>این کتاب جلیل، مجموعه ای است از سخنان سید مولای ما،</w:t>
      </w:r>
      <w:r w:rsidR="00BA2543" w:rsidRPr="00D51F46">
        <w:rPr>
          <w:rFonts w:cs="B Nazanin" w:hint="cs"/>
          <w:rtl/>
        </w:rPr>
        <w:t>امیرم</w:t>
      </w:r>
      <w:r w:rsidR="00897DB3" w:rsidRPr="00D51F46">
        <w:rPr>
          <w:rFonts w:cs="B Nazanin" w:hint="cs"/>
          <w:rtl/>
        </w:rPr>
        <w:t>ؤ</w:t>
      </w:r>
      <w:r w:rsidR="00BA2543" w:rsidRPr="00D51F46">
        <w:rPr>
          <w:rFonts w:cs="B Nazanin" w:hint="cs"/>
          <w:rtl/>
        </w:rPr>
        <w:t>منان</w:t>
      </w:r>
      <w:r w:rsidR="00897DB3" w:rsidRPr="00D51F46">
        <w:rPr>
          <w:rFonts w:cs="B Nazanin" w:hint="cs"/>
          <w:rtl/>
        </w:rPr>
        <w:t>،</w:t>
      </w:r>
      <w:r w:rsidR="00CA1B3F" w:rsidRPr="00D51F46">
        <w:rPr>
          <w:rFonts w:cs="B Nazanin" w:hint="cs"/>
          <w:rtl/>
        </w:rPr>
        <w:t xml:space="preserve"> علی بن ابی طالب ( کرم الله وجهه) </w:t>
      </w:r>
      <w:r w:rsidR="00E14BA3" w:rsidRPr="00D51F46">
        <w:rPr>
          <w:rFonts w:cs="B Nazanin" w:hint="cs"/>
          <w:rtl/>
        </w:rPr>
        <w:t xml:space="preserve">که </w:t>
      </w:r>
      <w:r w:rsidR="00E14BA3" w:rsidRPr="00D51F46">
        <w:rPr>
          <w:rFonts w:cs="B Nazanin" w:hint="cs"/>
          <w:color w:val="C00000"/>
          <w:rtl/>
        </w:rPr>
        <w:t>سیدشریف رضی</w:t>
      </w:r>
      <w:r w:rsidR="00E14BA3" w:rsidRPr="00D51F46">
        <w:rPr>
          <w:rFonts w:cs="B Nazanin" w:hint="cs"/>
          <w:rtl/>
        </w:rPr>
        <w:t xml:space="preserve"> از سخنان متفرق آن حضرت،</w:t>
      </w:r>
      <w:r w:rsidR="00EF39CE" w:rsidRPr="00D51F46">
        <w:rPr>
          <w:rFonts w:cs="B Nazanin" w:hint="cs"/>
          <w:rtl/>
        </w:rPr>
        <w:t xml:space="preserve"> گزینش و گردآوری کرده و نام آن </w:t>
      </w:r>
      <w:r w:rsidR="00F803AA" w:rsidRPr="00D51F46">
        <w:rPr>
          <w:rFonts w:cs="B Nazanin" w:hint="cs"/>
          <w:rtl/>
        </w:rPr>
        <w:t xml:space="preserve">را </w:t>
      </w:r>
      <w:r w:rsidR="007A5138" w:rsidRPr="00D51F46">
        <w:rPr>
          <w:rFonts w:cs="B Nazanin" w:hint="cs"/>
          <w:rtl/>
        </w:rPr>
        <w:t xml:space="preserve"> نهج البلاغه نهاده است.</w:t>
      </w:r>
    </w:p>
    <w:p w:rsidR="00805C76" w:rsidRPr="00D51F46" w:rsidRDefault="00805C76">
      <w:pPr>
        <w:rPr>
          <w:rFonts w:cs="B Nazanin"/>
          <w:b/>
          <w:bCs/>
          <w:rtl/>
        </w:rPr>
      </w:pPr>
      <w:r w:rsidRPr="00D51F46">
        <w:rPr>
          <w:rFonts w:cs="B Nazanin" w:hint="cs"/>
          <w:b/>
          <w:bCs/>
          <w:rtl/>
        </w:rPr>
        <w:t>روش شناسی در نهج البلاغه</w:t>
      </w:r>
    </w:p>
    <w:p w:rsidR="00C6337F" w:rsidRPr="00D51F46" w:rsidRDefault="00552A0A">
      <w:pPr>
        <w:rPr>
          <w:rFonts w:cs="B Nazanin"/>
          <w:rtl/>
        </w:rPr>
      </w:pPr>
      <w:r w:rsidRPr="00D51F46">
        <w:rPr>
          <w:rFonts w:cs="B Nazanin" w:hint="cs"/>
          <w:rtl/>
        </w:rPr>
        <w:t>در این روش،</w:t>
      </w:r>
      <w:r w:rsidR="000C5D77" w:rsidRPr="00D51F46">
        <w:rPr>
          <w:rFonts w:cs="B Nazanin" w:hint="cs"/>
          <w:rtl/>
        </w:rPr>
        <w:t xml:space="preserve"> موضوعی خاص، مورد نظر قرار می گیرد</w:t>
      </w:r>
      <w:r w:rsidR="00195BD2" w:rsidRPr="00D51F46">
        <w:rPr>
          <w:rFonts w:cs="B Nazanin" w:hint="cs"/>
          <w:rtl/>
        </w:rPr>
        <w:t xml:space="preserve"> و به نهج البلاغه عرضه می شود و کلیه مطالبی که مستقیم یا غیر مستقیم</w:t>
      </w:r>
      <w:r w:rsidR="0063469A" w:rsidRPr="00D51F46">
        <w:rPr>
          <w:rFonts w:cs="B Nazanin" w:hint="cs"/>
          <w:rtl/>
        </w:rPr>
        <w:t>، موضوع مورد نظر را تبیین می کند، استخراج می شود</w:t>
      </w:r>
      <w:r w:rsidR="00FC56CE" w:rsidRPr="00D51F46">
        <w:rPr>
          <w:rFonts w:cs="B Nazanin" w:hint="cs"/>
          <w:rtl/>
        </w:rPr>
        <w:t xml:space="preserve"> و پس از بررسی دسته بندی</w:t>
      </w:r>
      <w:r w:rsidR="00F80BA5" w:rsidRPr="00D51F46">
        <w:rPr>
          <w:rFonts w:cs="B Nazanin" w:hint="cs"/>
          <w:rtl/>
        </w:rPr>
        <w:t xml:space="preserve">        </w:t>
      </w:r>
      <w:r w:rsidR="00FC56CE" w:rsidRPr="00D51F46">
        <w:rPr>
          <w:rFonts w:cs="B Nazanin" w:hint="cs"/>
          <w:rtl/>
        </w:rPr>
        <w:t xml:space="preserve"> می شود و سپس</w:t>
      </w:r>
      <w:r w:rsidR="00F80BA5" w:rsidRPr="00D51F46">
        <w:rPr>
          <w:rFonts w:cs="B Nazanin" w:hint="cs"/>
          <w:rtl/>
        </w:rPr>
        <w:t xml:space="preserve"> جمع بندی آن مطالب ارائه می شود.</w:t>
      </w:r>
    </w:p>
    <w:p w:rsidR="00304EB0" w:rsidRPr="00D51F46" w:rsidRDefault="00D62082" w:rsidP="00CF4AAE">
      <w:pPr>
        <w:jc w:val="center"/>
        <w:rPr>
          <w:rFonts w:cs="B Nazanin"/>
          <w:b/>
          <w:bCs/>
          <w:color w:val="002060"/>
          <w:sz w:val="32"/>
          <w:szCs w:val="32"/>
          <w:rtl/>
        </w:rPr>
      </w:pPr>
      <w:r w:rsidRPr="00D51F46">
        <w:rPr>
          <w:rFonts w:cs="B Nazanin" w:hint="cs"/>
          <w:b/>
          <w:bCs/>
          <w:color w:val="002060"/>
          <w:sz w:val="32"/>
          <w:szCs w:val="32"/>
          <w:rtl/>
        </w:rPr>
        <w:t>فصل اول</w:t>
      </w:r>
    </w:p>
    <w:p w:rsidR="00D62082" w:rsidRPr="00D51F46" w:rsidRDefault="00D62082" w:rsidP="00CF4AAE">
      <w:pPr>
        <w:jc w:val="center"/>
        <w:rPr>
          <w:rFonts w:cs="B Nazanin"/>
          <w:b/>
          <w:bCs/>
          <w:color w:val="002060"/>
          <w:sz w:val="32"/>
          <w:szCs w:val="32"/>
          <w:rtl/>
        </w:rPr>
      </w:pPr>
      <w:r w:rsidRPr="00D51F46">
        <w:rPr>
          <w:rFonts w:cs="B Nazanin" w:hint="cs"/>
          <w:b/>
          <w:bCs/>
          <w:color w:val="002060"/>
          <w:sz w:val="32"/>
          <w:szCs w:val="32"/>
          <w:rtl/>
        </w:rPr>
        <w:t>انسان و کاربرد باورها</w:t>
      </w:r>
      <w:r w:rsidR="00E11242" w:rsidRPr="00D51F46">
        <w:rPr>
          <w:rFonts w:cs="B Nazanin" w:hint="cs"/>
          <w:b/>
          <w:bCs/>
          <w:color w:val="002060"/>
          <w:sz w:val="32"/>
          <w:szCs w:val="32"/>
          <w:rtl/>
        </w:rPr>
        <w:t xml:space="preserve"> و اعتقادات وی در مدیریت</w:t>
      </w:r>
    </w:p>
    <w:p w:rsidR="00CF4AAE" w:rsidRPr="00D51F46" w:rsidRDefault="004700F2" w:rsidP="00CF4AAE">
      <w:pPr>
        <w:rPr>
          <w:rFonts w:cs="B Nazanin"/>
          <w:rtl/>
        </w:rPr>
      </w:pPr>
      <w:r w:rsidRPr="00D51F46">
        <w:rPr>
          <w:rFonts w:cs="B Nazanin" w:hint="cs"/>
          <w:rtl/>
        </w:rPr>
        <w:t>از آنجایی که موضوع اصلی مدیریت ((</w:t>
      </w:r>
      <w:r w:rsidR="00FD18A2" w:rsidRPr="00D51F46">
        <w:rPr>
          <w:rFonts w:cs="B Nazanin" w:hint="cs"/>
          <w:color w:val="C00000"/>
          <w:rtl/>
        </w:rPr>
        <w:t xml:space="preserve"> </w:t>
      </w:r>
      <w:r w:rsidRPr="00D51F46">
        <w:rPr>
          <w:rFonts w:cs="B Nazanin" w:hint="cs"/>
          <w:color w:val="C00000"/>
          <w:rtl/>
        </w:rPr>
        <w:t>انسان</w:t>
      </w:r>
      <w:r w:rsidRPr="00D51F46">
        <w:rPr>
          <w:rFonts w:cs="B Nazanin" w:hint="cs"/>
          <w:rtl/>
        </w:rPr>
        <w:t>)) است</w:t>
      </w:r>
      <w:r w:rsidR="00FD18A2" w:rsidRPr="00D51F46">
        <w:rPr>
          <w:rFonts w:cs="B Nazanin" w:hint="cs"/>
          <w:rtl/>
        </w:rPr>
        <w:t xml:space="preserve"> لذا بحث در خصوص مدیریت </w:t>
      </w:r>
      <w:r w:rsidR="009C5387" w:rsidRPr="00D51F46">
        <w:rPr>
          <w:rFonts w:cs="B Nazanin" w:hint="cs"/>
          <w:rtl/>
        </w:rPr>
        <w:t>، مرتبط بر شناخت انسان است</w:t>
      </w:r>
      <w:r w:rsidR="000F6B79" w:rsidRPr="00D51F46">
        <w:rPr>
          <w:rFonts w:cs="B Nazanin" w:hint="cs"/>
          <w:rtl/>
        </w:rPr>
        <w:t xml:space="preserve"> در واقع شناخت انسان از جهاتی پیش نیاز مدیریت است</w:t>
      </w:r>
      <w:r w:rsidR="00E95902" w:rsidRPr="00D51F46">
        <w:rPr>
          <w:rFonts w:cs="B Nazanin" w:hint="cs"/>
          <w:rtl/>
        </w:rPr>
        <w:t>.</w:t>
      </w:r>
      <w:r w:rsidR="00644E1D" w:rsidRPr="00D51F46">
        <w:rPr>
          <w:rFonts w:cs="B Nazanin" w:hint="cs"/>
          <w:rtl/>
        </w:rPr>
        <w:t xml:space="preserve"> مدیریت متضمن بایدها و نبایدهایی در </w:t>
      </w:r>
      <w:r w:rsidR="000522F3" w:rsidRPr="00D51F46">
        <w:rPr>
          <w:rFonts w:cs="B Nazanin" w:hint="cs"/>
          <w:rtl/>
        </w:rPr>
        <w:t>رفتار فردی و اجتماعی و سازمانی افراد است لذا</w:t>
      </w:r>
      <w:r w:rsidR="0091191F" w:rsidRPr="00D51F46">
        <w:rPr>
          <w:rFonts w:cs="B Nazanin" w:hint="cs"/>
          <w:rtl/>
        </w:rPr>
        <w:t xml:space="preserve"> بر مبنای باورها و اعتقادات افراد،</w:t>
      </w:r>
      <w:r w:rsidR="00BA52B0" w:rsidRPr="00D51F46">
        <w:rPr>
          <w:rFonts w:cs="B Nazanin" w:hint="cs"/>
          <w:rtl/>
        </w:rPr>
        <w:t xml:space="preserve"> اصول و سبک مدیریت اسلامی بر اساس نوع  (( نگاه اسلام به انسان</w:t>
      </w:r>
      <w:r w:rsidR="006911E1" w:rsidRPr="00D51F46">
        <w:rPr>
          <w:rFonts w:cs="B Nazanin" w:hint="cs"/>
          <w:rtl/>
        </w:rPr>
        <w:t>)) شکل خواهد گرفت.</w:t>
      </w:r>
    </w:p>
    <w:p w:rsidR="00134242" w:rsidRPr="00D51F46" w:rsidRDefault="00FF7142" w:rsidP="00CF4AAE">
      <w:pPr>
        <w:rPr>
          <w:rFonts w:cs="B Nazanin"/>
          <w:b/>
          <w:bCs/>
          <w:rtl/>
        </w:rPr>
      </w:pPr>
      <w:r w:rsidRPr="00D51F46">
        <w:rPr>
          <w:rFonts w:cs="B Nazanin" w:hint="cs"/>
          <w:b/>
          <w:bCs/>
          <w:rtl/>
        </w:rPr>
        <w:t>دین و شناخت خدا</w:t>
      </w:r>
    </w:p>
    <w:p w:rsidR="00FF7142" w:rsidRPr="00D51F46" w:rsidRDefault="005A4AB7" w:rsidP="00CF4AAE">
      <w:pPr>
        <w:rPr>
          <w:rFonts w:cs="B Nazanin"/>
          <w:rtl/>
        </w:rPr>
      </w:pPr>
      <w:r w:rsidRPr="00D51F46">
        <w:rPr>
          <w:rFonts w:cs="B Nazanin" w:hint="cs"/>
          <w:rtl/>
        </w:rPr>
        <w:t xml:space="preserve">سرآغاز دین </w:t>
      </w:r>
      <w:r w:rsidRPr="00D51F46">
        <w:rPr>
          <w:rFonts w:cs="B Nazanin" w:hint="cs"/>
          <w:color w:val="C00000"/>
          <w:rtl/>
        </w:rPr>
        <w:t>خداشناسی</w:t>
      </w:r>
      <w:r w:rsidRPr="00D51F46">
        <w:rPr>
          <w:rFonts w:cs="B Nazanin" w:hint="cs"/>
          <w:rtl/>
        </w:rPr>
        <w:t xml:space="preserve"> است،</w:t>
      </w:r>
      <w:r w:rsidR="0097762B" w:rsidRPr="00D51F46">
        <w:rPr>
          <w:rFonts w:cs="B Nazanin" w:hint="cs"/>
          <w:rtl/>
        </w:rPr>
        <w:t xml:space="preserve"> و کمال شناخت خدا، باور داشتن او</w:t>
      </w:r>
      <w:r w:rsidR="00441880" w:rsidRPr="00D51F46">
        <w:rPr>
          <w:rFonts w:cs="B Nazanin" w:hint="cs"/>
          <w:rtl/>
        </w:rPr>
        <w:t>، و کمال باور داشتن خدا، شهادت به یگانگی اوست</w:t>
      </w:r>
      <w:r w:rsidR="00742B40" w:rsidRPr="00D51F46">
        <w:rPr>
          <w:rFonts w:cs="B Nazanin" w:hint="cs"/>
          <w:rtl/>
        </w:rPr>
        <w:t>، و کمال توحید اخلاص، و کمال اخلاص</w:t>
      </w:r>
      <w:r w:rsidR="00537189" w:rsidRPr="00D51F46">
        <w:rPr>
          <w:rFonts w:cs="B Nazanin" w:hint="cs"/>
          <w:rtl/>
        </w:rPr>
        <w:t xml:space="preserve"> خدا را از صفات مخلوق جدا کردن است.</w:t>
      </w:r>
    </w:p>
    <w:p w:rsidR="00282CA0" w:rsidRPr="00D51F46" w:rsidRDefault="00D51F46" w:rsidP="00282CA0">
      <w:pPr>
        <w:bidi w:val="0"/>
        <w:rPr>
          <w:rFonts w:cs="B Nazanin"/>
          <w:rtl/>
        </w:rPr>
      </w:pPr>
      <w:r>
        <w:rPr>
          <w:rFonts w:cs="B Nazanin"/>
          <w:noProof/>
          <w:rtl/>
        </w:rPr>
        <mc:AlternateContent>
          <mc:Choice Requires="wpg">
            <w:drawing>
              <wp:anchor distT="0" distB="0" distL="114300" distR="114300" simplePos="0" relativeHeight="251666432" behindDoc="0" locked="0" layoutInCell="1" allowOverlap="1">
                <wp:simplePos x="0" y="0"/>
                <wp:positionH relativeFrom="column">
                  <wp:posOffset>1657350</wp:posOffset>
                </wp:positionH>
                <wp:positionV relativeFrom="paragraph">
                  <wp:posOffset>109220</wp:posOffset>
                </wp:positionV>
                <wp:extent cx="4448175" cy="1657350"/>
                <wp:effectExtent l="0" t="13970" r="0" b="5080"/>
                <wp:wrapNone/>
                <wp:docPr id="10"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448175" cy="1657350"/>
                          <a:chOff x="4050" y="7500"/>
                          <a:chExt cx="7005" cy="2610"/>
                        </a:xfrm>
                      </wpg:grpSpPr>
                      <wps:wsp>
                        <wps:cNvPr id="11" name="AutoShape 4"/>
                        <wps:cNvSpPr>
                          <a:spLocks/>
                        </wps:cNvSpPr>
                        <wps:spPr bwMode="auto">
                          <a:xfrm>
                            <a:off x="8925" y="7500"/>
                            <a:ext cx="143" cy="2610"/>
                          </a:xfrm>
                          <a:prstGeom prst="rightBrace">
                            <a:avLst>
                              <a:gd name="adj1" fmla="val 152098"/>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 name="Text Box 5"/>
                        <wps:cNvSpPr txBox="1">
                          <a:spLocks noChangeArrowheads="1"/>
                        </wps:cNvSpPr>
                        <wps:spPr bwMode="auto">
                          <a:xfrm>
                            <a:off x="9045" y="8490"/>
                            <a:ext cx="2010" cy="7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82CA0" w:rsidRPr="001E25DF" w:rsidRDefault="00282CA0">
                              <w:pPr>
                                <w:rPr>
                                  <w:rFonts w:cs="2  Zar"/>
                                  <w:b/>
                                  <w:bCs/>
                                  <w:sz w:val="24"/>
                                  <w:szCs w:val="24"/>
                                </w:rPr>
                              </w:pPr>
                              <w:r w:rsidRPr="001E25DF">
                                <w:rPr>
                                  <w:rFonts w:cs="2  Zar" w:hint="cs"/>
                                  <w:b/>
                                  <w:bCs/>
                                  <w:sz w:val="24"/>
                                  <w:szCs w:val="24"/>
                                  <w:rtl/>
                                </w:rPr>
                                <w:t>عوامل هلاکت انسان</w:t>
                              </w:r>
                            </w:p>
                          </w:txbxContent>
                        </wps:txbx>
                        <wps:bodyPr rot="0" vert="horz" wrap="square" lIns="91440" tIns="45720" rIns="91440" bIns="45720" anchor="t" anchorCtr="0" upright="1">
                          <a:noAutofit/>
                        </wps:bodyPr>
                      </wps:wsp>
                      <wps:wsp>
                        <wps:cNvPr id="13" name="Text Box 6"/>
                        <wps:cNvSpPr txBox="1">
                          <a:spLocks noChangeArrowheads="1"/>
                        </wps:cNvSpPr>
                        <wps:spPr bwMode="auto">
                          <a:xfrm>
                            <a:off x="6030" y="7605"/>
                            <a:ext cx="327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82CA0" w:rsidRPr="00282CA0" w:rsidRDefault="00282CA0" w:rsidP="00282CA0">
                              <w:pPr>
                                <w:pStyle w:val="ListParagraph"/>
                                <w:numPr>
                                  <w:ilvl w:val="0"/>
                                  <w:numId w:val="1"/>
                                </w:numPr>
                                <w:rPr>
                                  <w:rFonts w:cs="2  Zar"/>
                                </w:rPr>
                              </w:pPr>
                              <w:r w:rsidRPr="00282CA0">
                                <w:rPr>
                                  <w:rFonts w:cs="2  Zar" w:hint="cs"/>
                                  <w:rtl/>
                                </w:rPr>
                                <w:t>عبرت نگرفتن از گذشته</w:t>
                              </w:r>
                            </w:p>
                          </w:txbxContent>
                        </wps:txbx>
                        <wps:bodyPr rot="0" vert="horz" wrap="square" lIns="91440" tIns="45720" rIns="91440" bIns="45720" anchor="t" anchorCtr="0" upright="1">
                          <a:noAutofit/>
                        </wps:bodyPr>
                      </wps:wsp>
                      <wps:wsp>
                        <wps:cNvPr id="14" name="Text Box 7"/>
                        <wps:cNvSpPr txBox="1">
                          <a:spLocks noChangeArrowheads="1"/>
                        </wps:cNvSpPr>
                        <wps:spPr bwMode="auto">
                          <a:xfrm>
                            <a:off x="6030" y="8260"/>
                            <a:ext cx="327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82CA0" w:rsidRPr="00282CA0" w:rsidRDefault="00282CA0" w:rsidP="00282CA0">
                              <w:pPr>
                                <w:pStyle w:val="ListParagraph"/>
                                <w:numPr>
                                  <w:ilvl w:val="0"/>
                                  <w:numId w:val="1"/>
                                </w:numPr>
                                <w:rPr>
                                  <w:rFonts w:cs="2  Zar"/>
                                </w:rPr>
                              </w:pPr>
                              <w:r>
                                <w:rPr>
                                  <w:rFonts w:cs="2  Zar" w:hint="cs"/>
                                  <w:rtl/>
                                </w:rPr>
                                <w:t>عدم ایمان به غیب</w:t>
                              </w:r>
                            </w:p>
                          </w:txbxContent>
                        </wps:txbx>
                        <wps:bodyPr rot="0" vert="horz" wrap="square" lIns="91440" tIns="45720" rIns="91440" bIns="45720" anchor="t" anchorCtr="0" upright="1">
                          <a:noAutofit/>
                        </wps:bodyPr>
                      </wps:wsp>
                      <wps:wsp>
                        <wps:cNvPr id="15" name="Text Box 8"/>
                        <wps:cNvSpPr txBox="1">
                          <a:spLocks noChangeArrowheads="1"/>
                        </wps:cNvSpPr>
                        <wps:spPr bwMode="auto">
                          <a:xfrm>
                            <a:off x="5775" y="8915"/>
                            <a:ext cx="3525"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82CA0" w:rsidRPr="00282CA0" w:rsidRDefault="00282CA0" w:rsidP="00282CA0">
                              <w:pPr>
                                <w:pStyle w:val="ListParagraph"/>
                                <w:numPr>
                                  <w:ilvl w:val="0"/>
                                  <w:numId w:val="1"/>
                                </w:numPr>
                                <w:rPr>
                                  <w:rFonts w:cs="2  Zar"/>
                                </w:rPr>
                              </w:pPr>
                              <w:r>
                                <w:rPr>
                                  <w:rFonts w:cs="2  Zar" w:hint="cs"/>
                                  <w:rtl/>
                                </w:rPr>
                                <w:t>در گرداب شهوات فرو رفتن</w:t>
                              </w:r>
                            </w:p>
                          </w:txbxContent>
                        </wps:txbx>
                        <wps:bodyPr rot="0" vert="horz" wrap="square" lIns="91440" tIns="45720" rIns="91440" bIns="45720" anchor="t" anchorCtr="0" upright="1">
                          <a:noAutofit/>
                        </wps:bodyPr>
                      </wps:wsp>
                      <wps:wsp>
                        <wps:cNvPr id="16" name="Text Box 9"/>
                        <wps:cNvSpPr txBox="1">
                          <a:spLocks noChangeArrowheads="1"/>
                        </wps:cNvSpPr>
                        <wps:spPr bwMode="auto">
                          <a:xfrm>
                            <a:off x="4050" y="9570"/>
                            <a:ext cx="525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82CA0" w:rsidRPr="00282CA0" w:rsidRDefault="00282CA0" w:rsidP="00282CA0">
                              <w:pPr>
                                <w:pStyle w:val="ListParagraph"/>
                                <w:numPr>
                                  <w:ilvl w:val="0"/>
                                  <w:numId w:val="1"/>
                                </w:numPr>
                                <w:rPr>
                                  <w:rFonts w:cs="2  Zar"/>
                                </w:rPr>
                              </w:pPr>
                              <w:r>
                                <w:rPr>
                                  <w:rFonts w:cs="2  Zar" w:hint="cs"/>
                                  <w:rtl/>
                                </w:rPr>
                                <w:t>تکیه بر رأی و نظر خویش داشتن ( خودرأیی)</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 o:spid="_x0000_s1026" style="position:absolute;margin-left:130.5pt;margin-top:8.6pt;width:350.25pt;height:130.5pt;z-index:251666432" coordorigin="4050,7500" coordsize="7005,26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">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4" o:spid="_x0000_s1027" type="#_x0000_t88" style="position:absolute;left:8925;top:7500;width:143;height:26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Hzx+8MA&#10;AADbAAAADwAAAGRycy9kb3ducmV2LnhtbERP22oCMRB9L/gPYYS+1awKpaxG0RZBekG8gPg2bsbN&#10;4mayJKm7/fumUPBtDuc603lna3EjHyrHCoaDDARx4XTFpYLDfvX0AiJEZI21Y1LwQwHms97DFHPt&#10;Wt7SbRdLkUI45KjAxNjkUobCkMUwcA1x4i7OW4wJ+lJqj20Kt7UcZdmztFhxajDY0Kuh4rr7tgou&#10;JzN2759vH2frj1+HernYnNtSqcd+t5iAiNTFu/jfvdZp/hD+fkkHyNk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Hzx+8MAAADbAAAADwAAAAAAAAAAAAAAAACYAgAAZHJzL2Rv&#10;d25yZXYueG1sUEsFBgAAAAAEAAQA9QAAAIgDAAAAAA==&#10;"/>
                <v:shapetype id="_x0000_t202" coordsize="21600,21600" o:spt="202" path="m,l,21600r21600,l21600,xe">
                  <v:stroke joinstyle="miter"/>
                  <v:path gradientshapeok="t" o:connecttype="rect"/>
                </v:shapetype>
                <v:shape id="Text Box 5" o:spid="_x0000_s1028" type="#_x0000_t202" style="position:absolute;left:9045;top:8490;width:2010;height:7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7uFcAA&#10;AADbAAAADwAAAGRycy9kb3ducmV2LnhtbERPS4vCMBC+C/6HMII3TRQVtxpFdhE8KT52YW9DM7bF&#10;ZlKaaOu/NwsL3ubje85y3dpSPKj2hWMNo6ECQZw6U3Cm4XLeDuYgfEA2WDomDU/ysF51O0tMjGv4&#10;SI9TyEQMYZ+ghjyEKpHSpzlZ9ENXEUfu6mqLIcI6k6bGJobbUo6VmkmLBceGHCv6zCm9ne5Ww/f+&#10;+vszUYfsy06rxrVKsv2QWvd77WYBIlAb3uJ/987E+WP4+yUeIFc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x7uFcAAAADbAAAADwAAAAAAAAAAAAAAAACYAgAAZHJzL2Rvd25y&#10;ZXYueG1sUEsFBgAAAAAEAAQA9QAAAIUDAAAAAA==&#10;" filled="f" stroked="f">
                  <v:textbox>
                    <w:txbxContent>
                      <w:p w:rsidR="00282CA0" w:rsidRPr="001E25DF" w:rsidRDefault="00282CA0">
                        <w:pPr>
                          <w:rPr>
                            <w:rFonts w:cs="2  Zar"/>
                            <w:b/>
                            <w:bCs/>
                            <w:sz w:val="24"/>
                            <w:szCs w:val="24"/>
                          </w:rPr>
                        </w:pPr>
                        <w:r w:rsidRPr="001E25DF">
                          <w:rPr>
                            <w:rFonts w:cs="2  Zar" w:hint="cs"/>
                            <w:b/>
                            <w:bCs/>
                            <w:sz w:val="24"/>
                            <w:szCs w:val="24"/>
                            <w:rtl/>
                          </w:rPr>
                          <w:t>عوامل هلاکت انسان</w:t>
                        </w:r>
                      </w:p>
                    </w:txbxContent>
                  </v:textbox>
                </v:shape>
                <v:shape id="Text Box 6" o:spid="_x0000_s1029" type="#_x0000_t202" style="position:absolute;left:6030;top:7605;width:327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JLjsEA&#10;AADbAAAADwAAAGRycy9kb3ducmV2LnhtbERPTWvCQBC9F/wPywjedFdtpcZsRFoKPbWYtoK3ITsm&#10;wexsyG5N/PduQehtHu9z0u1gG3GhzteONcxnCgRx4UzNpYbvr7fpMwgfkA02jknDlTxss9FDiolx&#10;Pe/pkodSxBD2CWqoQmgTKX1RkUU/cy1x5E6usxgi7EppOuxjuG3kQqmVtFhzbKiwpZeKinP+azX8&#10;fJyOh0f1Wb7ap7Z3g5Js11LryXjYbUAEGsK/+O5+N3H+Ev5+iQfI7A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xSS47BAAAA2wAAAA8AAAAAAAAAAAAAAAAAmAIAAGRycy9kb3du&#10;cmV2LnhtbFBLBQYAAAAABAAEAPUAAACGAwAAAAA=&#10;" filled="f" stroked="f">
                  <v:textbox>
                    <w:txbxContent>
                      <w:p w:rsidR="00282CA0" w:rsidRPr="00282CA0" w:rsidRDefault="00282CA0" w:rsidP="00282CA0">
                        <w:pPr>
                          <w:pStyle w:val="ListParagraph"/>
                          <w:numPr>
                            <w:ilvl w:val="0"/>
                            <w:numId w:val="1"/>
                          </w:numPr>
                          <w:rPr>
                            <w:rFonts w:cs="2  Zar"/>
                          </w:rPr>
                        </w:pPr>
                        <w:r w:rsidRPr="00282CA0">
                          <w:rPr>
                            <w:rFonts w:cs="2  Zar" w:hint="cs"/>
                            <w:rtl/>
                          </w:rPr>
                          <w:t>عبرت نگرفتن از گذشته</w:t>
                        </w:r>
                      </w:p>
                    </w:txbxContent>
                  </v:textbox>
                </v:shape>
                <v:shape id="Text Box 7" o:spid="_x0000_s1030" type="#_x0000_t202" style="position:absolute;left:6030;top:8260;width:327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7vT+sAA&#10;AADbAAAADwAAAGRycy9kb3ducmV2LnhtbERPS4vCMBC+C/6HMII3TRQVtxpFFGFPLj52YW9DM7bF&#10;ZlKaaLv/fiMI3ubje85y3dpSPKj2hWMNo6ECQZw6U3Cm4XLeD+YgfEA2WDomDX/kYb3qdpaYGNfw&#10;kR6nkIkYwj5BDXkIVSKlT3Oy6IeuIo7c1dUWQ4R1Jk2NTQy3pRwrNZMWC44NOVa0zSm9ne5Ww/fh&#10;+vszUV/Zzk6rxrVKsv2QWvd77WYBIlAb3uKX+9PE+RN4/hIPkKt/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7vT+sAAAADbAAAADwAAAAAAAAAAAAAAAACYAgAAZHJzL2Rvd25y&#10;ZXYueG1sUEsFBgAAAAAEAAQA9QAAAIUDAAAAAA==&#10;" filled="f" stroked="f">
                  <v:textbox>
                    <w:txbxContent>
                      <w:p w:rsidR="00282CA0" w:rsidRPr="00282CA0" w:rsidRDefault="00282CA0" w:rsidP="00282CA0">
                        <w:pPr>
                          <w:pStyle w:val="ListParagraph"/>
                          <w:numPr>
                            <w:ilvl w:val="0"/>
                            <w:numId w:val="1"/>
                          </w:numPr>
                          <w:rPr>
                            <w:rFonts w:cs="2  Zar"/>
                          </w:rPr>
                        </w:pPr>
                        <w:r>
                          <w:rPr>
                            <w:rFonts w:cs="2  Zar" w:hint="cs"/>
                            <w:rtl/>
                          </w:rPr>
                          <w:t>عدم ایمان به غیب</w:t>
                        </w:r>
                      </w:p>
                    </w:txbxContent>
                  </v:textbox>
                </v:shape>
                <v:shape id="Text Box 8" o:spid="_x0000_s1031" type="#_x0000_t202" style="position:absolute;left:5775;top:8915;width:3525;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d2Yb8A&#10;AADbAAAADwAAAGRycy9kb3ducmV2LnhtbERPTYvCMBC9L/gfwgje1kTRxa1GEUXwpKy6C3sbmrEt&#10;NpPSRFv/vREEb/N4nzNbtLYUN6p94VjDoK9AEKfOFJxpOB03nxMQPiAbLB2Thjt5WMw7HzNMjGv4&#10;h26HkIkYwj5BDXkIVSKlT3Oy6PuuIo7c2dUWQ4R1Jk2NTQy3pRwq9SUtFhwbcqxolVN6OVytht/d&#10;+f9vpPbZ2o6rxrVKsv2WWve67XIKIlAb3uKXe2vi/DE8f4kHyPk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M93ZhvwAAANsAAAAPAAAAAAAAAAAAAAAAAJgCAABkcnMvZG93bnJl&#10;di54bWxQSwUGAAAAAAQABAD1AAAAhAMAAAAA&#10;" filled="f" stroked="f">
                  <v:textbox>
                    <w:txbxContent>
                      <w:p w:rsidR="00282CA0" w:rsidRPr="00282CA0" w:rsidRDefault="00282CA0" w:rsidP="00282CA0">
                        <w:pPr>
                          <w:pStyle w:val="ListParagraph"/>
                          <w:numPr>
                            <w:ilvl w:val="0"/>
                            <w:numId w:val="1"/>
                          </w:numPr>
                          <w:rPr>
                            <w:rFonts w:cs="2  Zar"/>
                          </w:rPr>
                        </w:pPr>
                        <w:r>
                          <w:rPr>
                            <w:rFonts w:cs="2  Zar" w:hint="cs"/>
                            <w:rtl/>
                          </w:rPr>
                          <w:t>در گرداب شهوات فرو رفتن</w:t>
                        </w:r>
                      </w:p>
                    </w:txbxContent>
                  </v:textbox>
                </v:shape>
                <v:shape id="Text Box 9" o:spid="_x0000_s1032" type="#_x0000_t202" style="position:absolute;left:4050;top:9570;width:525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XoFsEA&#10;AADbAAAADwAAAGRycy9kb3ducmV2LnhtbERPTWvCQBC9F/wPywi9NbsWDTZmFakIPVWa2kJvQ3ZM&#10;gtnZkF1N+u9dodDbPN7n5JvRtuJKvW8ca5glCgRx6UzDlYbj5/5pCcIHZIOtY9LwSx4268lDjplx&#10;A3/QtQiViCHsM9RQh9BlUvqyJos+cR1x5E6utxgi7CtpehxiuG3ls1KptNhwbKixo9eaynNxsRq+&#10;3k8/33N1qHZ20Q1uVJLti9T6cTpuVyACjeFf/Od+M3F+Cvdf4gFyf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wl6BbBAAAA2wAAAA8AAAAAAAAAAAAAAAAAmAIAAGRycy9kb3du&#10;cmV2LnhtbFBLBQYAAAAABAAEAPUAAACGAwAAAAA=&#10;" filled="f" stroked="f">
                  <v:textbox>
                    <w:txbxContent>
                      <w:p w:rsidR="00282CA0" w:rsidRPr="00282CA0" w:rsidRDefault="00282CA0" w:rsidP="00282CA0">
                        <w:pPr>
                          <w:pStyle w:val="ListParagraph"/>
                          <w:numPr>
                            <w:ilvl w:val="0"/>
                            <w:numId w:val="1"/>
                          </w:numPr>
                          <w:rPr>
                            <w:rFonts w:cs="2  Zar"/>
                          </w:rPr>
                        </w:pPr>
                        <w:r>
                          <w:rPr>
                            <w:rFonts w:cs="2  Zar" w:hint="cs"/>
                            <w:rtl/>
                          </w:rPr>
                          <w:t>تکیه بر رأی و نظر خویش داشتن ( خودرأیی)</w:t>
                        </w:r>
                      </w:p>
                    </w:txbxContent>
                  </v:textbox>
                </v:shape>
              </v:group>
            </w:pict>
          </mc:Fallback>
        </mc:AlternateContent>
      </w:r>
    </w:p>
    <w:p w:rsidR="007203FC" w:rsidRPr="00D51F46" w:rsidRDefault="007203FC" w:rsidP="00282CA0">
      <w:pPr>
        <w:bidi w:val="0"/>
        <w:rPr>
          <w:rFonts w:cs="B Nazanin"/>
        </w:rPr>
      </w:pPr>
    </w:p>
    <w:p w:rsidR="007203FC" w:rsidRPr="00D51F46" w:rsidRDefault="007203FC" w:rsidP="007203FC">
      <w:pPr>
        <w:bidi w:val="0"/>
        <w:rPr>
          <w:rFonts w:cs="B Nazanin"/>
        </w:rPr>
      </w:pPr>
    </w:p>
    <w:p w:rsidR="007203FC" w:rsidRPr="00D51F46" w:rsidRDefault="007203FC" w:rsidP="007203FC">
      <w:pPr>
        <w:bidi w:val="0"/>
        <w:rPr>
          <w:rFonts w:cs="B Nazanin"/>
        </w:rPr>
      </w:pPr>
    </w:p>
    <w:p w:rsidR="007203FC" w:rsidRPr="00D51F46" w:rsidRDefault="007203FC" w:rsidP="007203FC">
      <w:pPr>
        <w:bidi w:val="0"/>
        <w:rPr>
          <w:rFonts w:cs="B Nazanin"/>
        </w:rPr>
      </w:pPr>
    </w:p>
    <w:p w:rsidR="007203FC" w:rsidRPr="00D51F46" w:rsidRDefault="007203FC" w:rsidP="007203FC">
      <w:pPr>
        <w:bidi w:val="0"/>
        <w:rPr>
          <w:rFonts w:cs="B Nazanin"/>
        </w:rPr>
      </w:pPr>
    </w:p>
    <w:p w:rsidR="00282CA0" w:rsidRPr="00D51F46" w:rsidRDefault="006D297D" w:rsidP="007203FC">
      <w:pPr>
        <w:rPr>
          <w:rFonts w:cs="B Nazanin"/>
          <w:b/>
          <w:bCs/>
          <w:rtl/>
        </w:rPr>
      </w:pPr>
      <w:r w:rsidRPr="00D51F46">
        <w:rPr>
          <w:rFonts w:cs="B Nazanin" w:hint="cs"/>
          <w:b/>
          <w:bCs/>
          <w:rtl/>
        </w:rPr>
        <w:lastRenderedPageBreak/>
        <w:t>علت سکوت و کناره گیری از خلافت</w:t>
      </w:r>
    </w:p>
    <w:p w:rsidR="00AC142F" w:rsidRPr="00D51F46" w:rsidRDefault="00935007" w:rsidP="002D4ADA">
      <w:pPr>
        <w:rPr>
          <w:rFonts w:cs="B Nazanin"/>
          <w:rtl/>
        </w:rPr>
      </w:pPr>
      <w:r w:rsidRPr="00D51F46">
        <w:rPr>
          <w:rFonts w:cs="B Nazanin" w:hint="cs"/>
          <w:rtl/>
        </w:rPr>
        <w:t>پیامبر(ص)</w:t>
      </w:r>
      <w:r w:rsidR="00D009A4" w:rsidRPr="00D51F46">
        <w:rPr>
          <w:rFonts w:cs="B Nazanin" w:hint="cs"/>
          <w:rtl/>
        </w:rPr>
        <w:t xml:space="preserve"> خطاب به حضرت علی(ع)</w:t>
      </w:r>
      <w:r w:rsidRPr="00D51F46">
        <w:rPr>
          <w:rFonts w:cs="B Nazanin" w:hint="cs"/>
          <w:rtl/>
        </w:rPr>
        <w:t xml:space="preserve"> فرمودند: اگر در امر حکومت کار به جدال و خونریزی کشیده شود، </w:t>
      </w:r>
      <w:r w:rsidRPr="00D51F46">
        <w:rPr>
          <w:rFonts w:cs="B Nazanin" w:hint="cs"/>
          <w:color w:val="C00000"/>
          <w:rtl/>
        </w:rPr>
        <w:t>سکوت کن</w:t>
      </w:r>
      <w:r w:rsidRPr="00D51F46">
        <w:rPr>
          <w:rFonts w:cs="B Nazanin" w:hint="cs"/>
          <w:rtl/>
        </w:rPr>
        <w:t>.</w:t>
      </w:r>
    </w:p>
    <w:p w:rsidR="00AC142F" w:rsidRPr="00D51F46" w:rsidRDefault="00386224" w:rsidP="002D4ADA">
      <w:pPr>
        <w:rPr>
          <w:rFonts w:cs="B Nazanin"/>
          <w:rtl/>
        </w:rPr>
      </w:pPr>
      <w:r w:rsidRPr="00D51F46">
        <w:rPr>
          <w:rFonts w:cs="B Nazanin" w:hint="cs"/>
          <w:rtl/>
        </w:rPr>
        <w:t xml:space="preserve">بر اساس فرمایش حضرت علی (ع) ثقل اکبر، </w:t>
      </w:r>
      <w:r w:rsidRPr="00D51F46">
        <w:rPr>
          <w:rFonts w:cs="B Nazanin" w:hint="cs"/>
          <w:color w:val="C00000"/>
          <w:rtl/>
        </w:rPr>
        <w:t>قرآن</w:t>
      </w:r>
      <w:r w:rsidRPr="00D51F46">
        <w:rPr>
          <w:rFonts w:cs="B Nazanin" w:hint="cs"/>
          <w:rtl/>
        </w:rPr>
        <w:t xml:space="preserve"> و ثقل اصغر </w:t>
      </w:r>
      <w:r w:rsidRPr="00D51F46">
        <w:rPr>
          <w:rFonts w:cs="B Nazanin" w:hint="cs"/>
          <w:color w:val="C00000"/>
          <w:rtl/>
        </w:rPr>
        <w:t>عترت پیامبر</w:t>
      </w:r>
      <w:r w:rsidRPr="00D51F46">
        <w:rPr>
          <w:rFonts w:cs="B Nazanin" w:hint="cs"/>
          <w:rtl/>
        </w:rPr>
        <w:t>(ص) می باشد.</w:t>
      </w:r>
    </w:p>
    <w:p w:rsidR="007C4EC1" w:rsidRPr="00D51F46" w:rsidRDefault="007C4EC1" w:rsidP="007203FC">
      <w:pPr>
        <w:rPr>
          <w:rFonts w:cs="B Nazanin"/>
          <w:b/>
          <w:bCs/>
          <w:rtl/>
        </w:rPr>
      </w:pPr>
      <w:r w:rsidRPr="00D51F46">
        <w:rPr>
          <w:rFonts w:cs="B Nazanin" w:hint="cs"/>
          <w:b/>
          <w:bCs/>
          <w:rtl/>
        </w:rPr>
        <w:t>خطبه 164- برترین انسان ها</w:t>
      </w:r>
    </w:p>
    <w:p w:rsidR="00AC142F" w:rsidRPr="00D51F46" w:rsidRDefault="006818E9" w:rsidP="007203FC">
      <w:pPr>
        <w:rPr>
          <w:rFonts w:cs="B Nazanin"/>
          <w:rtl/>
        </w:rPr>
      </w:pPr>
      <w:r w:rsidRPr="00D51F46">
        <w:rPr>
          <w:rFonts w:cs="B Nazanin" w:hint="cs"/>
          <w:rtl/>
        </w:rPr>
        <w:t xml:space="preserve">پس بدان برترین بندگان خدا در پیشگاه او </w:t>
      </w:r>
      <w:r w:rsidRPr="00D51F46">
        <w:rPr>
          <w:rFonts w:cs="B Nazanin" w:hint="cs"/>
          <w:color w:val="C00000"/>
          <w:rtl/>
        </w:rPr>
        <w:t>رهبر عادل</w:t>
      </w:r>
      <w:r w:rsidRPr="00D51F46">
        <w:rPr>
          <w:rFonts w:cs="B Nazanin" w:hint="cs"/>
          <w:rtl/>
        </w:rPr>
        <w:t xml:space="preserve"> است</w:t>
      </w:r>
      <w:r w:rsidR="00E6379F" w:rsidRPr="00D51F46">
        <w:rPr>
          <w:rFonts w:cs="B Nazanin" w:hint="cs"/>
          <w:rtl/>
        </w:rPr>
        <w:t xml:space="preserve"> که خود هدایت شده و دیگران را هدایت می کند</w:t>
      </w:r>
      <w:r w:rsidR="00F549DD" w:rsidRPr="00D51F46">
        <w:rPr>
          <w:rFonts w:cs="B Nazanin" w:hint="cs"/>
          <w:rtl/>
        </w:rPr>
        <w:t xml:space="preserve">، </w:t>
      </w:r>
      <w:r w:rsidR="004A46F8" w:rsidRPr="00D51F46">
        <w:rPr>
          <w:rFonts w:cs="B Nazanin" w:hint="cs"/>
          <w:rtl/>
        </w:rPr>
        <w:t>و بدترین مردم نزد خدا رهبر ستمگری است که خود گمراه است و مایه گمراهی دیگران نیز می باشد.</w:t>
      </w:r>
    </w:p>
    <w:p w:rsidR="00F33020" w:rsidRPr="00D51F46" w:rsidRDefault="00E202A0" w:rsidP="007203FC">
      <w:pPr>
        <w:rPr>
          <w:rFonts w:cs="B Nazanin"/>
          <w:rtl/>
        </w:rPr>
      </w:pPr>
      <w:r w:rsidRPr="00D51F46">
        <w:rPr>
          <w:rFonts w:cs="B Nazanin" w:hint="cs"/>
          <w:color w:val="C00000"/>
          <w:rtl/>
        </w:rPr>
        <w:t>اجل</w:t>
      </w:r>
      <w:r w:rsidRPr="00D51F46">
        <w:rPr>
          <w:rFonts w:cs="B Nazanin" w:hint="cs"/>
          <w:rtl/>
        </w:rPr>
        <w:t xml:space="preserve"> نگهبان خوبی است(حکمت 306)</w:t>
      </w:r>
    </w:p>
    <w:p w:rsidR="00E202A0" w:rsidRPr="00D51F46" w:rsidRDefault="00330808" w:rsidP="007203FC">
      <w:pPr>
        <w:rPr>
          <w:rFonts w:cs="B Nazanin"/>
          <w:b/>
          <w:bCs/>
          <w:rtl/>
        </w:rPr>
      </w:pPr>
      <w:r w:rsidRPr="00D51F46">
        <w:rPr>
          <w:rFonts w:cs="B Nazanin" w:hint="cs"/>
          <w:b/>
          <w:bCs/>
          <w:rtl/>
        </w:rPr>
        <w:t>حکمت 78- آزادی و اختیار انسان</w:t>
      </w:r>
    </w:p>
    <w:p w:rsidR="00330808" w:rsidRPr="00D51F46" w:rsidRDefault="004E7EBB" w:rsidP="007203FC">
      <w:pPr>
        <w:rPr>
          <w:rFonts w:cs="B Nazanin"/>
          <w:rtl/>
        </w:rPr>
      </w:pPr>
      <w:r w:rsidRPr="00D51F46">
        <w:rPr>
          <w:rFonts w:cs="B Nazanin" w:hint="cs"/>
          <w:rtl/>
        </w:rPr>
        <w:t>خداوند بندگان خود را فرمان داد در حالی که اختیار دارند و نهی فرمود تا بترسند و چیز دشواری را تکلیف نفرمود.</w:t>
      </w:r>
    </w:p>
    <w:p w:rsidR="001E5C48" w:rsidRPr="00D51F46" w:rsidRDefault="001E5C48" w:rsidP="007203FC">
      <w:pPr>
        <w:rPr>
          <w:rFonts w:cs="B Nazanin"/>
          <w:b/>
          <w:bCs/>
          <w:rtl/>
        </w:rPr>
      </w:pPr>
      <w:r w:rsidRPr="00D51F46">
        <w:rPr>
          <w:rFonts w:cs="B Nazanin" w:hint="cs"/>
          <w:b/>
          <w:bCs/>
          <w:rtl/>
        </w:rPr>
        <w:t>حکمت 47- ارزش های والای انسانی</w:t>
      </w:r>
    </w:p>
    <w:p w:rsidR="001E5C48" w:rsidRPr="00D51F46" w:rsidRDefault="008A53B5" w:rsidP="007203FC">
      <w:pPr>
        <w:rPr>
          <w:rFonts w:cs="B Nazanin"/>
          <w:rtl/>
        </w:rPr>
      </w:pPr>
      <w:r w:rsidRPr="00D51F46">
        <w:rPr>
          <w:rFonts w:cs="B Nazanin" w:hint="cs"/>
          <w:rtl/>
        </w:rPr>
        <w:t>و درود خداوند بر او فرمود: ارزش مرد به اندازه همت اوست، و راستگویی او به میزان جوانمردیش، و شجاعت او به قدر ننگی است که احساس می کند، و پاکدامنی او به اندازه غیرت اوست.</w:t>
      </w:r>
    </w:p>
    <w:p w:rsidR="002A7E6E" w:rsidRPr="00D51F46" w:rsidRDefault="002A7E6E" w:rsidP="007203FC">
      <w:pPr>
        <w:rPr>
          <w:rFonts w:cs="B Nazanin"/>
          <w:rtl/>
        </w:rPr>
      </w:pPr>
      <w:r w:rsidRPr="00D51F46">
        <w:rPr>
          <w:rFonts w:cs="B Nazanin" w:hint="cs"/>
          <w:rtl/>
        </w:rPr>
        <w:t xml:space="preserve">و درود خدا بر او فرمود: </w:t>
      </w:r>
      <w:r w:rsidRPr="00D51F46">
        <w:rPr>
          <w:rFonts w:cs="B Nazanin" w:hint="cs"/>
          <w:color w:val="C00000"/>
          <w:rtl/>
        </w:rPr>
        <w:t>قناعت</w:t>
      </w:r>
      <w:r w:rsidRPr="00D51F46">
        <w:rPr>
          <w:rFonts w:cs="B Nazanin" w:hint="cs"/>
          <w:rtl/>
        </w:rPr>
        <w:t xml:space="preserve"> ثروتی است که پایان نمی پذیرد ( حکمت57)</w:t>
      </w:r>
    </w:p>
    <w:p w:rsidR="004D3FEA" w:rsidRPr="00D51F46" w:rsidRDefault="004D3FEA" w:rsidP="007203FC">
      <w:pPr>
        <w:rPr>
          <w:rFonts w:cs="B Nazanin"/>
          <w:b/>
          <w:bCs/>
          <w:rtl/>
        </w:rPr>
      </w:pPr>
      <w:r w:rsidRPr="00D51F46">
        <w:rPr>
          <w:rFonts w:cs="B Nazanin" w:hint="cs"/>
          <w:b/>
          <w:bCs/>
          <w:rtl/>
        </w:rPr>
        <w:t>حکمت 147- اوصاف انسان های بی ارزش</w:t>
      </w:r>
    </w:p>
    <w:p w:rsidR="004D3FEA" w:rsidRPr="00D51F46" w:rsidRDefault="00D7248D" w:rsidP="007203FC">
      <w:pPr>
        <w:rPr>
          <w:rFonts w:cs="B Nazanin"/>
          <w:rtl/>
        </w:rPr>
      </w:pPr>
      <w:r w:rsidRPr="00D51F46">
        <w:rPr>
          <w:rFonts w:cs="B Nazanin" w:hint="cs"/>
          <w:b/>
          <w:bCs/>
          <w:rtl/>
        </w:rPr>
        <w:t xml:space="preserve">اقسام مردم ( مردم شناسی) : </w:t>
      </w:r>
      <w:r w:rsidRPr="00D51F46">
        <w:rPr>
          <w:rFonts w:cs="B Nazanin" w:hint="cs"/>
          <w:rtl/>
        </w:rPr>
        <w:t>مردم سه دسته اند، دانشمندان الهی و آموزنده ای بر راه رستگاری و پشه های دست خوش باد و طوفان و همیشه سرگردان، که به دنبال هر سرو صدایی می روند.</w:t>
      </w:r>
    </w:p>
    <w:p w:rsidR="00D7248D" w:rsidRPr="00D51F46" w:rsidRDefault="00D7248D" w:rsidP="007203FC">
      <w:pPr>
        <w:rPr>
          <w:rFonts w:cs="B Nazanin"/>
          <w:rtl/>
        </w:rPr>
      </w:pPr>
      <w:r w:rsidRPr="00D51F46">
        <w:rPr>
          <w:rFonts w:cs="B Nazanin" w:hint="cs"/>
          <w:b/>
          <w:bCs/>
          <w:rtl/>
        </w:rPr>
        <w:t xml:space="preserve">ارزش والای دانش : </w:t>
      </w:r>
      <w:r w:rsidR="00093848" w:rsidRPr="00D51F46">
        <w:rPr>
          <w:rFonts w:cs="B Nazanin" w:hint="cs"/>
          <w:rtl/>
        </w:rPr>
        <w:t>دانش بهتر از مال است، زیرا علم تو را نگهبان است، و مال را تو باید نگهبان باشی، مال با بخشش کاستی پذیرد اما علم با بخشش فزونی گیرد.</w:t>
      </w:r>
    </w:p>
    <w:p w:rsidR="00093848" w:rsidRPr="00D51F46" w:rsidRDefault="00093848" w:rsidP="007203FC">
      <w:pPr>
        <w:rPr>
          <w:rFonts w:cs="B Nazanin"/>
          <w:rtl/>
        </w:rPr>
      </w:pPr>
      <w:r w:rsidRPr="00D51F46">
        <w:rPr>
          <w:rFonts w:cs="B Nazanin" w:hint="cs"/>
          <w:b/>
          <w:bCs/>
          <w:rtl/>
        </w:rPr>
        <w:t xml:space="preserve">ارزش دانشمندان : </w:t>
      </w:r>
      <w:r w:rsidR="00A5750F" w:rsidRPr="00D51F46">
        <w:rPr>
          <w:rFonts w:cs="B Nazanin" w:hint="cs"/>
          <w:rtl/>
        </w:rPr>
        <w:t>ثروت اندوزان بی تقوا مرده گرچه</w:t>
      </w:r>
      <w:r w:rsidR="00DD318B" w:rsidRPr="00D51F46">
        <w:rPr>
          <w:rFonts w:cs="B Nazanin" w:hint="cs"/>
          <w:rtl/>
        </w:rPr>
        <w:t xml:space="preserve"> </w:t>
      </w:r>
      <w:r w:rsidR="00A5750F" w:rsidRPr="00D51F46">
        <w:rPr>
          <w:rFonts w:cs="B Nazanin" w:hint="cs"/>
          <w:rtl/>
        </w:rPr>
        <w:t>به ظاهر زنده اند، اما</w:t>
      </w:r>
      <w:r w:rsidR="006D595E" w:rsidRPr="00D51F46">
        <w:rPr>
          <w:rFonts w:cs="B Nazanin" w:hint="cs"/>
          <w:rtl/>
        </w:rPr>
        <w:t xml:space="preserve"> </w:t>
      </w:r>
      <w:r w:rsidR="006D595E" w:rsidRPr="00D51F46">
        <w:rPr>
          <w:rFonts w:cs="B Nazanin" w:hint="cs"/>
          <w:color w:val="C00000"/>
          <w:rtl/>
        </w:rPr>
        <w:t>دانشمندان</w:t>
      </w:r>
      <w:r w:rsidR="006D595E" w:rsidRPr="00D51F46">
        <w:rPr>
          <w:rFonts w:cs="B Nazanin" w:hint="cs"/>
          <w:rtl/>
        </w:rPr>
        <w:t>! تا دنیا بر</w:t>
      </w:r>
      <w:r w:rsidR="00EE736F" w:rsidRPr="00D51F46">
        <w:rPr>
          <w:rFonts w:cs="B Nazanin" w:hint="cs"/>
          <w:rtl/>
        </w:rPr>
        <w:t>قرار است</w:t>
      </w:r>
      <w:r w:rsidR="006D595E" w:rsidRPr="00D51F46">
        <w:rPr>
          <w:rFonts w:cs="B Nazanin" w:hint="cs"/>
          <w:rtl/>
        </w:rPr>
        <w:t xml:space="preserve"> زنده اند، بدن هایشان گرچه در زمین پنهان اما یاد آنان در دل ها همیشه زنده است.</w:t>
      </w:r>
    </w:p>
    <w:p w:rsidR="00A45AD6" w:rsidRPr="00D51F46" w:rsidRDefault="008C2067" w:rsidP="002D4ADA">
      <w:pPr>
        <w:rPr>
          <w:rFonts w:cs="B Nazanin"/>
          <w:b/>
          <w:bCs/>
          <w:rtl/>
        </w:rPr>
      </w:pPr>
      <w:r w:rsidRPr="00D51F46">
        <w:rPr>
          <w:rFonts w:cs="B Nazanin" w:hint="cs"/>
          <w:b/>
          <w:bCs/>
          <w:rtl/>
        </w:rPr>
        <w:lastRenderedPageBreak/>
        <w:t>نامه 53- اخلاق رهبری با انسان ها ( روش برخورد با مردم)</w:t>
      </w:r>
      <w:r w:rsidR="00013B6B" w:rsidRPr="00D51F46">
        <w:rPr>
          <w:rFonts w:cs="B Nazanin" w:hint="cs"/>
          <w:b/>
          <w:bCs/>
          <w:rtl/>
        </w:rPr>
        <w:t xml:space="preserve">                                                     </w:t>
      </w:r>
      <w:r w:rsidR="009A4B84" w:rsidRPr="00D51F46">
        <w:rPr>
          <w:rFonts w:cs="B Nazanin" w:hint="cs"/>
          <w:rtl/>
        </w:rPr>
        <w:t>به مردم نگو، به من فرمان دادند و من نیز فرمان می دهم،</w:t>
      </w:r>
      <w:r w:rsidR="00D75357" w:rsidRPr="00D51F46">
        <w:rPr>
          <w:rFonts w:cs="B Nazanin" w:hint="cs"/>
          <w:rtl/>
        </w:rPr>
        <w:t xml:space="preserve"> باید اطاعت شود،</w:t>
      </w:r>
      <w:r w:rsidR="00526A86" w:rsidRPr="00D51F46">
        <w:rPr>
          <w:rFonts w:cs="B Nazanin" w:hint="cs"/>
          <w:rtl/>
        </w:rPr>
        <w:t xml:space="preserve"> که این گونه </w:t>
      </w:r>
      <w:r w:rsidR="00526A86" w:rsidRPr="00D51F46">
        <w:rPr>
          <w:rFonts w:cs="B Nazanin" w:hint="cs"/>
          <w:color w:val="C00000"/>
          <w:rtl/>
        </w:rPr>
        <w:t>خودبزرگ بینی</w:t>
      </w:r>
      <w:r w:rsidR="00526A86" w:rsidRPr="00D51F46">
        <w:rPr>
          <w:rFonts w:cs="B Nazanin" w:hint="cs"/>
          <w:rtl/>
        </w:rPr>
        <w:t xml:space="preserve"> دل را فاسد، دین را پژمرده، و موجب زوال نعمت هاست.</w:t>
      </w:r>
    </w:p>
    <w:p w:rsidR="002F3827" w:rsidRPr="00D51F46" w:rsidRDefault="002F3827" w:rsidP="002F3827">
      <w:pPr>
        <w:jc w:val="center"/>
        <w:rPr>
          <w:rFonts w:cs="B Nazanin"/>
          <w:b/>
          <w:bCs/>
          <w:color w:val="002060"/>
          <w:sz w:val="32"/>
          <w:szCs w:val="32"/>
          <w:rtl/>
        </w:rPr>
      </w:pPr>
      <w:r w:rsidRPr="00D51F46">
        <w:rPr>
          <w:rFonts w:cs="B Nazanin" w:hint="cs"/>
          <w:b/>
          <w:bCs/>
          <w:color w:val="002060"/>
          <w:sz w:val="32"/>
          <w:szCs w:val="32"/>
          <w:rtl/>
        </w:rPr>
        <w:t>فصل دوم</w:t>
      </w:r>
    </w:p>
    <w:p w:rsidR="002F3827" w:rsidRPr="00D51F46" w:rsidRDefault="002F3827" w:rsidP="002F3827">
      <w:pPr>
        <w:jc w:val="center"/>
        <w:rPr>
          <w:rFonts w:cs="B Nazanin"/>
          <w:b/>
          <w:bCs/>
          <w:color w:val="002060"/>
          <w:sz w:val="32"/>
          <w:szCs w:val="32"/>
          <w:rtl/>
        </w:rPr>
      </w:pPr>
      <w:r w:rsidRPr="00D51F46">
        <w:rPr>
          <w:rFonts w:cs="B Nazanin" w:hint="cs"/>
          <w:b/>
          <w:bCs/>
          <w:color w:val="002060"/>
          <w:sz w:val="32"/>
          <w:szCs w:val="32"/>
          <w:rtl/>
        </w:rPr>
        <w:t>اعتقاد و باور به خدا ( خداباوری)</w:t>
      </w:r>
    </w:p>
    <w:p w:rsidR="00376193" w:rsidRPr="00D51F46" w:rsidRDefault="000B325B" w:rsidP="007203FC">
      <w:pPr>
        <w:rPr>
          <w:rFonts w:cs="B Nazanin"/>
          <w:rtl/>
        </w:rPr>
      </w:pPr>
      <w:r w:rsidRPr="00D51F46">
        <w:rPr>
          <w:rFonts w:cs="B Nazanin" w:hint="cs"/>
          <w:rtl/>
        </w:rPr>
        <w:t xml:space="preserve">اساس دین اسلام بر </w:t>
      </w:r>
      <w:r w:rsidRPr="00D51F46">
        <w:rPr>
          <w:rFonts w:cs="B Nazanin" w:hint="cs"/>
          <w:color w:val="C00000"/>
          <w:rtl/>
        </w:rPr>
        <w:t>خداپرستی و توحید</w:t>
      </w:r>
      <w:r w:rsidRPr="00D51F46">
        <w:rPr>
          <w:rFonts w:cs="B Nazanin" w:hint="cs"/>
          <w:rtl/>
        </w:rPr>
        <w:t xml:space="preserve"> استوار است و هدف خلقت، </w:t>
      </w:r>
      <w:r w:rsidRPr="00D51F46">
        <w:rPr>
          <w:rFonts w:cs="B Nazanin" w:hint="cs"/>
          <w:color w:val="C00000"/>
          <w:rtl/>
        </w:rPr>
        <w:t>خداپرستی و عبادت</w:t>
      </w:r>
      <w:r w:rsidRPr="00D51F46">
        <w:rPr>
          <w:rFonts w:cs="B Nazanin" w:hint="cs"/>
          <w:rtl/>
        </w:rPr>
        <w:t xml:space="preserve"> خداوند کریم است.</w:t>
      </w:r>
    </w:p>
    <w:p w:rsidR="00CA522C" w:rsidRPr="00D51F46" w:rsidRDefault="00D8090C" w:rsidP="007203FC">
      <w:pPr>
        <w:rPr>
          <w:rFonts w:cs="B Nazanin"/>
          <w:rtl/>
        </w:rPr>
      </w:pPr>
      <w:r w:rsidRPr="00D51F46">
        <w:rPr>
          <w:rFonts w:cs="B Nazanin" w:hint="cs"/>
          <w:rtl/>
        </w:rPr>
        <w:t xml:space="preserve">اصل(( </w:t>
      </w:r>
      <w:r w:rsidRPr="00D51F46">
        <w:rPr>
          <w:rFonts w:cs="B Nazanin" w:hint="cs"/>
          <w:color w:val="C00000"/>
          <w:rtl/>
        </w:rPr>
        <w:t>اعتقاد به یگانگی خداوند</w:t>
      </w:r>
      <w:r w:rsidRPr="00D51F46">
        <w:rPr>
          <w:rFonts w:cs="B Nazanin" w:hint="cs"/>
          <w:rtl/>
        </w:rPr>
        <w:t>)) پایه و اساس</w:t>
      </w:r>
      <w:r w:rsidR="00583412" w:rsidRPr="00D51F46">
        <w:rPr>
          <w:rFonts w:cs="B Nazanin" w:hint="cs"/>
          <w:rtl/>
        </w:rPr>
        <w:t xml:space="preserve"> هر رویکرد و پارادایم مدیریت اسلامی است که بر تمام اصول و فنون و روش ها حاکم است.</w:t>
      </w:r>
    </w:p>
    <w:p w:rsidR="0034376B" w:rsidRPr="00D51F46" w:rsidRDefault="0034376B" w:rsidP="007203FC">
      <w:pPr>
        <w:rPr>
          <w:rFonts w:cs="B Nazanin"/>
          <w:b/>
          <w:bCs/>
          <w:rtl/>
        </w:rPr>
      </w:pPr>
      <w:r w:rsidRPr="00D51F46">
        <w:rPr>
          <w:rFonts w:cs="B Nazanin" w:hint="cs"/>
          <w:b/>
          <w:bCs/>
          <w:rtl/>
        </w:rPr>
        <w:t>اعتقاد به قدرت و نظارت خداوند</w:t>
      </w:r>
    </w:p>
    <w:p w:rsidR="004B05B8" w:rsidRPr="00D51F46" w:rsidRDefault="002126D5" w:rsidP="004B05B8">
      <w:pPr>
        <w:rPr>
          <w:rFonts w:cs="B Nazanin"/>
          <w:rtl/>
        </w:rPr>
      </w:pPr>
      <w:r w:rsidRPr="00D51F46">
        <w:rPr>
          <w:rFonts w:cs="B Nazanin" w:hint="cs"/>
          <w:rtl/>
        </w:rPr>
        <w:t>چنان آشکار است که فراتر از او چیزی نیست و چنان نهان است که مخفی تر از او یافت نمی شود.</w:t>
      </w:r>
    </w:p>
    <w:p w:rsidR="00C41751" w:rsidRPr="00D51F46" w:rsidRDefault="00C41751" w:rsidP="004B05B8">
      <w:pPr>
        <w:rPr>
          <w:rFonts w:cs="B Nazanin"/>
          <w:rtl/>
        </w:rPr>
      </w:pPr>
      <w:r w:rsidRPr="00D51F46">
        <w:rPr>
          <w:rFonts w:cs="B Nazanin" w:hint="cs"/>
          <w:b/>
          <w:bCs/>
          <w:rtl/>
        </w:rPr>
        <w:t xml:space="preserve">اقرار به عظمت خداوند:  </w:t>
      </w:r>
      <w:r w:rsidRPr="00D51F46">
        <w:rPr>
          <w:rFonts w:cs="B Nazanin" w:hint="cs"/>
          <w:rtl/>
        </w:rPr>
        <w:t>شناخت انسان به قدرت خداوند او را خاضع و متواضع خواهد کرد.</w:t>
      </w:r>
    </w:p>
    <w:p w:rsidR="00C41751" w:rsidRPr="00D51F46" w:rsidRDefault="00C41751" w:rsidP="004B05B8">
      <w:pPr>
        <w:rPr>
          <w:rFonts w:cs="B Nazanin"/>
          <w:rtl/>
        </w:rPr>
      </w:pPr>
      <w:r w:rsidRPr="00D51F46">
        <w:rPr>
          <w:rFonts w:cs="B Nazanin" w:hint="cs"/>
          <w:rtl/>
        </w:rPr>
        <w:t>" هر واحد و تنهایی جز او اندک است و هر عزیزی جز او ذلیل و هر نیرومندی جز او ضعیف و ناتوان است"</w:t>
      </w:r>
    </w:p>
    <w:p w:rsidR="004B05B8" w:rsidRPr="00D51F46" w:rsidRDefault="00C41751" w:rsidP="004B05B8">
      <w:pPr>
        <w:rPr>
          <w:rFonts w:cs="B Nazanin"/>
          <w:rtl/>
        </w:rPr>
      </w:pPr>
      <w:r w:rsidRPr="00D51F46">
        <w:rPr>
          <w:rFonts w:cs="B Nazanin" w:hint="cs"/>
          <w:b/>
          <w:bCs/>
          <w:rtl/>
        </w:rPr>
        <w:t>ترس از خدای متعال</w:t>
      </w:r>
      <w:r w:rsidRPr="00D51F46">
        <w:rPr>
          <w:rFonts w:cs="B Nazanin" w:hint="cs"/>
          <w:b/>
          <w:bCs/>
          <w:color w:val="C00000"/>
          <w:rtl/>
        </w:rPr>
        <w:t xml:space="preserve"> </w:t>
      </w:r>
      <w:r w:rsidRPr="00D51F46">
        <w:rPr>
          <w:rFonts w:cs="B Nazanin" w:hint="cs"/>
          <w:b/>
          <w:bCs/>
          <w:rtl/>
        </w:rPr>
        <w:t>:</w:t>
      </w:r>
      <w:r w:rsidRPr="00D51F46">
        <w:rPr>
          <w:rFonts w:cs="B Nazanin" w:hint="cs"/>
          <w:color w:val="C00000"/>
          <w:rtl/>
        </w:rPr>
        <w:t xml:space="preserve"> </w:t>
      </w:r>
      <w:r w:rsidR="004B05B8" w:rsidRPr="00D51F46">
        <w:rPr>
          <w:rFonts w:cs="B Nazanin" w:hint="cs"/>
          <w:color w:val="C00000"/>
          <w:rtl/>
        </w:rPr>
        <w:t>ترس از خداوند</w:t>
      </w:r>
      <w:r w:rsidR="009F7700" w:rsidRPr="00D51F46">
        <w:rPr>
          <w:rFonts w:cs="B Nazanin" w:hint="cs"/>
          <w:rtl/>
        </w:rPr>
        <w:t xml:space="preserve"> لازمه عدالت مداری یک مدیر </w:t>
      </w:r>
      <w:r w:rsidR="007962CB" w:rsidRPr="00D51F46">
        <w:rPr>
          <w:rFonts w:cs="B Nazanin" w:hint="cs"/>
          <w:rtl/>
        </w:rPr>
        <w:t xml:space="preserve">اسلامی </w:t>
      </w:r>
      <w:r w:rsidR="009F7700" w:rsidRPr="00D51F46">
        <w:rPr>
          <w:rFonts w:cs="B Nazanin" w:hint="cs"/>
          <w:rtl/>
        </w:rPr>
        <w:t>است</w:t>
      </w:r>
      <w:r w:rsidR="007962CB" w:rsidRPr="00D51F46">
        <w:rPr>
          <w:rFonts w:cs="B Nazanin" w:hint="cs"/>
          <w:rtl/>
        </w:rPr>
        <w:t>.</w:t>
      </w:r>
      <w:r w:rsidR="004B05B8" w:rsidRPr="00D51F46">
        <w:rPr>
          <w:rFonts w:cs="B Nazanin" w:hint="cs"/>
          <w:rtl/>
        </w:rPr>
        <w:t xml:space="preserve"> </w:t>
      </w:r>
    </w:p>
    <w:p w:rsidR="00D1656F" w:rsidRPr="00D51F46" w:rsidRDefault="00D1656F" w:rsidP="007203FC">
      <w:pPr>
        <w:rPr>
          <w:rFonts w:cs="B Nazanin"/>
          <w:rtl/>
        </w:rPr>
      </w:pPr>
      <w:r w:rsidRPr="00D51F46">
        <w:rPr>
          <w:rFonts w:cs="B Nazanin" w:hint="cs"/>
          <w:rtl/>
        </w:rPr>
        <w:t xml:space="preserve">هرگاه خدا بخواهد بنده ای را خوار بگرداند </w:t>
      </w:r>
      <w:r w:rsidRPr="00D51F46">
        <w:rPr>
          <w:rFonts w:cs="B Nazanin" w:hint="cs"/>
          <w:color w:val="C00000"/>
          <w:rtl/>
        </w:rPr>
        <w:t>دانش</w:t>
      </w:r>
      <w:r w:rsidRPr="00D51F46">
        <w:rPr>
          <w:rFonts w:cs="B Nazanin" w:hint="cs"/>
          <w:rtl/>
        </w:rPr>
        <w:t xml:space="preserve"> را از او دور می گرداند( حکمت 228)</w:t>
      </w:r>
    </w:p>
    <w:p w:rsidR="001C6999" w:rsidRPr="00D51F46" w:rsidRDefault="001C6999" w:rsidP="008A2BA1">
      <w:pPr>
        <w:rPr>
          <w:rFonts w:cs="B Nazanin"/>
          <w:rtl/>
        </w:rPr>
      </w:pPr>
    </w:p>
    <w:p w:rsidR="00002864" w:rsidRPr="00D51F46" w:rsidRDefault="00002864" w:rsidP="00002864">
      <w:pPr>
        <w:jc w:val="center"/>
        <w:rPr>
          <w:rFonts w:cs="B Nazanin"/>
          <w:b/>
          <w:bCs/>
          <w:color w:val="002060"/>
          <w:sz w:val="32"/>
          <w:szCs w:val="32"/>
          <w:rtl/>
        </w:rPr>
      </w:pPr>
      <w:r w:rsidRPr="00D51F46">
        <w:rPr>
          <w:rFonts w:cs="B Nazanin" w:hint="cs"/>
          <w:b/>
          <w:bCs/>
          <w:color w:val="002060"/>
          <w:sz w:val="32"/>
          <w:szCs w:val="32"/>
          <w:rtl/>
        </w:rPr>
        <w:t>فصل سوم</w:t>
      </w:r>
    </w:p>
    <w:p w:rsidR="00002864" w:rsidRPr="00D51F46" w:rsidRDefault="00002864" w:rsidP="00002864">
      <w:pPr>
        <w:jc w:val="center"/>
        <w:rPr>
          <w:rFonts w:cs="B Nazanin"/>
          <w:b/>
          <w:bCs/>
          <w:color w:val="002060"/>
          <w:sz w:val="32"/>
          <w:szCs w:val="32"/>
          <w:rtl/>
        </w:rPr>
      </w:pPr>
      <w:r w:rsidRPr="00D51F46">
        <w:rPr>
          <w:rFonts w:cs="B Nazanin" w:hint="cs"/>
          <w:b/>
          <w:bCs/>
          <w:color w:val="002060"/>
          <w:sz w:val="32"/>
          <w:szCs w:val="32"/>
          <w:rtl/>
        </w:rPr>
        <w:t>آخرت گرایی</w:t>
      </w:r>
    </w:p>
    <w:p w:rsidR="00002864" w:rsidRPr="00D51F46" w:rsidRDefault="00E767D2" w:rsidP="009F63E1">
      <w:pPr>
        <w:rPr>
          <w:rFonts w:cs="B Nazanin"/>
          <w:rtl/>
        </w:rPr>
      </w:pPr>
      <w:r w:rsidRPr="00D51F46">
        <w:rPr>
          <w:rFonts w:cs="B Nazanin" w:hint="cs"/>
          <w:b/>
          <w:bCs/>
          <w:sz w:val="32"/>
          <w:szCs w:val="32"/>
          <w:rtl/>
        </w:rPr>
        <w:t>صفات پرهیزکاران</w:t>
      </w:r>
      <w:r w:rsidR="009F63E1" w:rsidRPr="00D51F46">
        <w:rPr>
          <w:rFonts w:cs="B Nazanin" w:hint="cs"/>
          <w:b/>
          <w:bCs/>
          <w:sz w:val="32"/>
          <w:szCs w:val="32"/>
          <w:rtl/>
        </w:rPr>
        <w:t xml:space="preserve"> :</w:t>
      </w:r>
      <w:r w:rsidR="009F63E1" w:rsidRPr="00D51F46">
        <w:rPr>
          <w:rFonts w:cs="B Nazanin" w:hint="cs"/>
          <w:rtl/>
        </w:rPr>
        <w:t xml:space="preserve"> نفس او از دستش  به زحمت ولی مردم از او در آسایشند برای قیامت خود را به زحمت می افکند ولی مردم را به رفاه و آسایش می رساند.</w:t>
      </w:r>
      <w:r w:rsidR="00420CEC" w:rsidRPr="00D51F46">
        <w:rPr>
          <w:rFonts w:cs="B Nazanin" w:hint="cs"/>
          <w:rtl/>
        </w:rPr>
        <w:t xml:space="preserve"> پرهیزکاران گرامی ترین افراد نزد خدا هستند.</w:t>
      </w:r>
    </w:p>
    <w:p w:rsidR="00C4028C" w:rsidRPr="00D51F46" w:rsidRDefault="00C4028C" w:rsidP="008A2BA1">
      <w:pPr>
        <w:rPr>
          <w:rFonts w:cs="B Nazanin"/>
          <w:rtl/>
        </w:rPr>
      </w:pPr>
      <w:r w:rsidRPr="00D51F46">
        <w:rPr>
          <w:rFonts w:cs="B Nazanin" w:hint="cs"/>
          <w:rtl/>
        </w:rPr>
        <w:t xml:space="preserve">فلسفه وجودی انسان </w:t>
      </w:r>
      <w:r w:rsidRPr="00D51F46">
        <w:rPr>
          <w:rFonts w:cs="B Nazanin" w:hint="cs"/>
          <w:color w:val="C00000"/>
          <w:rtl/>
        </w:rPr>
        <w:t>انجام</w:t>
      </w:r>
      <w:r w:rsidRPr="00D51F46">
        <w:rPr>
          <w:rFonts w:cs="B Nazanin" w:hint="cs"/>
          <w:rtl/>
        </w:rPr>
        <w:t xml:space="preserve"> </w:t>
      </w:r>
      <w:r w:rsidRPr="00D51F46">
        <w:rPr>
          <w:rFonts w:cs="B Nazanin" w:hint="cs"/>
          <w:color w:val="C00000"/>
          <w:rtl/>
        </w:rPr>
        <w:t>عمل</w:t>
      </w:r>
      <w:r w:rsidRPr="00D51F46">
        <w:rPr>
          <w:rFonts w:cs="B Nazanin" w:hint="cs"/>
          <w:rtl/>
        </w:rPr>
        <w:t xml:space="preserve"> </w:t>
      </w:r>
      <w:r w:rsidRPr="00D51F46">
        <w:rPr>
          <w:rFonts w:cs="B Nazanin" w:hint="cs"/>
          <w:color w:val="C00000"/>
          <w:rtl/>
        </w:rPr>
        <w:t>نیکوست</w:t>
      </w:r>
      <w:r w:rsidRPr="00D51F46">
        <w:rPr>
          <w:rFonts w:cs="B Nazanin" w:hint="cs"/>
          <w:rtl/>
        </w:rPr>
        <w:t>.</w:t>
      </w:r>
    </w:p>
    <w:p w:rsidR="00C4028C" w:rsidRPr="00D51F46" w:rsidRDefault="00C4028C" w:rsidP="008A2BA1">
      <w:pPr>
        <w:rPr>
          <w:rFonts w:cs="B Nazanin"/>
          <w:rtl/>
        </w:rPr>
      </w:pPr>
      <w:r w:rsidRPr="00D51F46">
        <w:rPr>
          <w:rFonts w:cs="B Nazanin" w:hint="cs"/>
          <w:rtl/>
        </w:rPr>
        <w:lastRenderedPageBreak/>
        <w:t xml:space="preserve">مدیر اسلامی در مجموع دنیا را </w:t>
      </w:r>
      <w:r w:rsidRPr="00D51F46">
        <w:rPr>
          <w:rFonts w:cs="B Nazanin" w:hint="cs"/>
          <w:color w:val="C00000"/>
          <w:rtl/>
        </w:rPr>
        <w:t>فرصت طلایی و در عین حال کوتاه</w:t>
      </w:r>
      <w:r w:rsidRPr="00D51F46">
        <w:rPr>
          <w:rFonts w:cs="B Nazanin" w:hint="cs"/>
          <w:rtl/>
        </w:rPr>
        <w:t xml:space="preserve"> می داند.</w:t>
      </w:r>
    </w:p>
    <w:p w:rsidR="00C4028C" w:rsidRPr="00D51F46" w:rsidRDefault="00345294" w:rsidP="008A2BA1">
      <w:pPr>
        <w:rPr>
          <w:rFonts w:cs="B Nazanin"/>
          <w:rtl/>
        </w:rPr>
      </w:pPr>
      <w:r w:rsidRPr="00D51F46">
        <w:rPr>
          <w:rFonts w:cs="B Nazanin" w:hint="cs"/>
          <w:rtl/>
        </w:rPr>
        <w:t xml:space="preserve">روحیه تعادل در اثر </w:t>
      </w:r>
      <w:r w:rsidRPr="00D51F46">
        <w:rPr>
          <w:rFonts w:cs="B Nazanin" w:hint="cs"/>
          <w:color w:val="C00000"/>
          <w:rtl/>
        </w:rPr>
        <w:t>آخرت گرایی</w:t>
      </w:r>
      <w:r w:rsidRPr="00D51F46">
        <w:rPr>
          <w:rFonts w:cs="B Nazanin" w:hint="cs"/>
          <w:rtl/>
        </w:rPr>
        <w:t xml:space="preserve"> در انسان ایجاد می شود.</w:t>
      </w:r>
    </w:p>
    <w:p w:rsidR="00345294" w:rsidRPr="00D51F46" w:rsidRDefault="006B5591" w:rsidP="008A2BA1">
      <w:pPr>
        <w:rPr>
          <w:rFonts w:cs="B Nazanin"/>
          <w:rtl/>
        </w:rPr>
      </w:pPr>
      <w:r w:rsidRPr="00D51F46">
        <w:rPr>
          <w:rFonts w:cs="B Nazanin" w:hint="cs"/>
          <w:rtl/>
        </w:rPr>
        <w:t xml:space="preserve">روحیه مبارزه با ستمگری از آثار </w:t>
      </w:r>
      <w:r w:rsidRPr="00D51F46">
        <w:rPr>
          <w:rFonts w:cs="B Nazanin" w:hint="cs"/>
          <w:color w:val="C00000"/>
          <w:rtl/>
        </w:rPr>
        <w:t>آخرت گرایی</w:t>
      </w:r>
      <w:r w:rsidRPr="00D51F46">
        <w:rPr>
          <w:rFonts w:cs="B Nazanin" w:hint="cs"/>
          <w:rtl/>
        </w:rPr>
        <w:t xml:space="preserve"> است.</w:t>
      </w:r>
    </w:p>
    <w:p w:rsidR="008E3FD7" w:rsidRPr="00D51F46" w:rsidRDefault="00542C10" w:rsidP="008A2BA1">
      <w:pPr>
        <w:rPr>
          <w:rFonts w:cs="B Nazanin"/>
          <w:rtl/>
        </w:rPr>
      </w:pPr>
      <w:r w:rsidRPr="00D51F46">
        <w:rPr>
          <w:rFonts w:cs="B Nazanin" w:hint="cs"/>
          <w:rtl/>
        </w:rPr>
        <w:t xml:space="preserve">روحیه گشایش کار با </w:t>
      </w:r>
      <w:r w:rsidRPr="00D51F46">
        <w:rPr>
          <w:rFonts w:cs="B Nazanin" w:hint="cs"/>
          <w:color w:val="C00000"/>
          <w:rtl/>
        </w:rPr>
        <w:t>توکل به خدا</w:t>
      </w:r>
      <w:r w:rsidRPr="00D51F46">
        <w:rPr>
          <w:rFonts w:cs="B Nazanin" w:hint="cs"/>
          <w:rtl/>
        </w:rPr>
        <w:t xml:space="preserve"> باعث می شود حتی در سخت ترین شرایط،</w:t>
      </w:r>
      <w:r w:rsidR="00F87874" w:rsidRPr="00D51F46">
        <w:rPr>
          <w:rFonts w:cs="B Nazanin" w:hint="cs"/>
          <w:rtl/>
        </w:rPr>
        <w:t xml:space="preserve"> امید و نشاط داشته باشد، همین روحیه امید و نشاط، باعث تلاش حداکثر خواهد شد که نتیجه آن خروج منطقی از بحران است.</w:t>
      </w:r>
    </w:p>
    <w:p w:rsidR="006324CA" w:rsidRPr="00D51F46" w:rsidRDefault="006324CA" w:rsidP="008A2BA1">
      <w:pPr>
        <w:rPr>
          <w:rFonts w:cs="B Nazanin"/>
          <w:rtl/>
        </w:rPr>
      </w:pPr>
      <w:r w:rsidRPr="00D51F46">
        <w:rPr>
          <w:rFonts w:cs="B Nazanin" w:hint="cs"/>
          <w:rtl/>
        </w:rPr>
        <w:t xml:space="preserve">وقتی انسان خود را </w:t>
      </w:r>
      <w:r w:rsidRPr="00D51F46">
        <w:rPr>
          <w:rFonts w:cs="B Nazanin" w:hint="cs"/>
          <w:color w:val="C00000"/>
          <w:rtl/>
        </w:rPr>
        <w:t>وابسته کامل به خدا</w:t>
      </w:r>
      <w:r w:rsidRPr="00D51F46">
        <w:rPr>
          <w:rFonts w:cs="B Nazanin" w:hint="cs"/>
          <w:rtl/>
        </w:rPr>
        <w:t xml:space="preserve"> دانست، روحیه استقلال و آزاد اندیشی در او تقویت می شود.</w:t>
      </w:r>
    </w:p>
    <w:p w:rsidR="009103EA" w:rsidRPr="00D51F46" w:rsidRDefault="009F63E1" w:rsidP="008A2BA1">
      <w:pPr>
        <w:rPr>
          <w:rFonts w:cs="B Nazanin"/>
          <w:rtl/>
        </w:rPr>
      </w:pPr>
      <w:r w:rsidRPr="00D51F46">
        <w:rPr>
          <w:rFonts w:cs="B Nazanin" w:hint="cs"/>
          <w:rtl/>
        </w:rPr>
        <w:t>مدیر</w:t>
      </w:r>
      <w:r w:rsidR="00345A67" w:rsidRPr="00D51F46">
        <w:rPr>
          <w:rFonts w:cs="B Nazanin" w:hint="cs"/>
          <w:rtl/>
        </w:rPr>
        <w:t xml:space="preserve"> آخرت گرا </w:t>
      </w:r>
      <w:r w:rsidR="005556FA" w:rsidRPr="00D51F46">
        <w:rPr>
          <w:rFonts w:cs="B Nazanin" w:hint="cs"/>
          <w:rtl/>
        </w:rPr>
        <w:t xml:space="preserve"> </w:t>
      </w:r>
      <w:r w:rsidR="00345A67" w:rsidRPr="00D51F46">
        <w:rPr>
          <w:rFonts w:cs="B Nazanin" w:hint="cs"/>
          <w:rtl/>
        </w:rPr>
        <w:t>می داند مقام،</w:t>
      </w:r>
      <w:r w:rsidR="0008561B" w:rsidRPr="00D51F46">
        <w:rPr>
          <w:rFonts w:cs="B Nazanin" w:hint="cs"/>
          <w:rtl/>
        </w:rPr>
        <w:t xml:space="preserve"> دائمی نیست و یک فرصتی است برای کسب ره توشه آخرت لذا به منابع فردی فکر نمی کند و سعی می کند از امکانات و توانمندی ها در جهت حاکمیت ارزش های الهی و اهداف مقدس سازمان بهره گیرد.</w:t>
      </w:r>
    </w:p>
    <w:p w:rsidR="00C4028C" w:rsidRPr="00D51F46" w:rsidRDefault="00D9640D" w:rsidP="008A2BA1">
      <w:pPr>
        <w:rPr>
          <w:rFonts w:cs="B Nazanin"/>
          <w:rtl/>
        </w:rPr>
      </w:pPr>
      <w:r w:rsidRPr="00D51F46">
        <w:rPr>
          <w:rFonts w:cs="B Nazanin" w:hint="cs"/>
          <w:rtl/>
        </w:rPr>
        <w:t xml:space="preserve">فرد آخرت گرا، نه تنها به دنبال اصلاح خود است، بلکه با توجه به روحیه </w:t>
      </w:r>
      <w:r w:rsidRPr="00D51F46">
        <w:rPr>
          <w:rFonts w:cs="B Nazanin" w:hint="cs"/>
          <w:color w:val="C00000"/>
          <w:rtl/>
        </w:rPr>
        <w:t>امر به معروف و نهی از منکر</w:t>
      </w:r>
      <w:r w:rsidRPr="00D51F46">
        <w:rPr>
          <w:rFonts w:cs="B Nazanin" w:hint="cs"/>
          <w:rtl/>
        </w:rPr>
        <w:t xml:space="preserve"> عامل رشد و پویایی</w:t>
      </w:r>
      <w:r w:rsidR="00864C88" w:rsidRPr="00D51F46">
        <w:rPr>
          <w:rFonts w:cs="B Nazanin" w:hint="cs"/>
          <w:rtl/>
        </w:rPr>
        <w:t xml:space="preserve"> و بالندگی جامعه خواهد شد.</w:t>
      </w:r>
    </w:p>
    <w:p w:rsidR="00ED47E5" w:rsidRPr="00D51F46" w:rsidRDefault="00C73B69" w:rsidP="008A2BA1">
      <w:pPr>
        <w:rPr>
          <w:rFonts w:cs="B Nazanin"/>
          <w:rtl/>
        </w:rPr>
      </w:pPr>
      <w:r w:rsidRPr="00D51F46">
        <w:rPr>
          <w:rFonts w:cs="B Nazanin" w:hint="cs"/>
          <w:color w:val="C00000"/>
          <w:rtl/>
        </w:rPr>
        <w:t>استجابت دعا</w:t>
      </w:r>
      <w:r w:rsidRPr="00D51F46">
        <w:rPr>
          <w:rFonts w:cs="B Nazanin" w:hint="cs"/>
          <w:rtl/>
        </w:rPr>
        <w:t xml:space="preserve"> بزرگترین ابزار تقویت روحیه و امید به آخرت است.</w:t>
      </w:r>
    </w:p>
    <w:p w:rsidR="004712C6" w:rsidRPr="00D51F46" w:rsidRDefault="006A7DB8" w:rsidP="008A2BA1">
      <w:pPr>
        <w:rPr>
          <w:rFonts w:cs="B Nazanin"/>
          <w:rtl/>
        </w:rPr>
      </w:pPr>
      <w:r w:rsidRPr="00D51F46">
        <w:rPr>
          <w:rFonts w:cs="B Nazanin" w:hint="cs"/>
          <w:b/>
          <w:bCs/>
          <w:rtl/>
        </w:rPr>
        <w:t xml:space="preserve">مفهوم آخرت گرایی : </w:t>
      </w:r>
      <w:r w:rsidRPr="00D51F46">
        <w:rPr>
          <w:rFonts w:cs="B Nazanin" w:hint="cs"/>
          <w:rtl/>
        </w:rPr>
        <w:t xml:space="preserve"> </w:t>
      </w:r>
      <w:r w:rsidR="003A0DB7" w:rsidRPr="00D51F46">
        <w:rPr>
          <w:rFonts w:cs="B Nazanin" w:hint="cs"/>
          <w:rtl/>
        </w:rPr>
        <w:t>آخرت گرایی یعنی توجه به اینکه دنیا مزرعه آخرت است و</w:t>
      </w:r>
      <w:r w:rsidR="00C26246" w:rsidRPr="00D51F46">
        <w:rPr>
          <w:rFonts w:cs="B Nazanin" w:hint="cs"/>
          <w:rtl/>
        </w:rPr>
        <w:t xml:space="preserve"> هرچه بکاری در آخرت توشه راه تو می شود.</w:t>
      </w:r>
    </w:p>
    <w:p w:rsidR="00241603" w:rsidRPr="00D51F46" w:rsidRDefault="00241603" w:rsidP="008A2BA1">
      <w:pPr>
        <w:rPr>
          <w:rFonts w:cs="B Nazanin"/>
          <w:rtl/>
        </w:rPr>
      </w:pPr>
      <w:r w:rsidRPr="00D51F46">
        <w:rPr>
          <w:rFonts w:cs="B Nazanin" w:hint="cs"/>
          <w:b/>
          <w:bCs/>
          <w:rtl/>
        </w:rPr>
        <w:t>آثار آخرت گرایی در رفتار سازمانی</w:t>
      </w:r>
      <w:r w:rsidRPr="00D51F46">
        <w:rPr>
          <w:rFonts w:cs="B Nazanin" w:hint="cs"/>
          <w:rtl/>
        </w:rPr>
        <w:t xml:space="preserve"> </w:t>
      </w:r>
      <w:r w:rsidRPr="00D51F46">
        <w:rPr>
          <w:rFonts w:cs="B Nazanin" w:hint="cs"/>
          <w:b/>
          <w:bCs/>
          <w:rtl/>
        </w:rPr>
        <w:t>:</w:t>
      </w:r>
      <w:r w:rsidRPr="00D51F46">
        <w:rPr>
          <w:rFonts w:cs="B Nazanin" w:hint="cs"/>
          <w:rtl/>
        </w:rPr>
        <w:t xml:space="preserve"> آخرت گرایی </w:t>
      </w:r>
      <w:r w:rsidRPr="00D51F46">
        <w:rPr>
          <w:rFonts w:cs="B Nazanin" w:hint="cs"/>
          <w:color w:val="C00000"/>
          <w:rtl/>
        </w:rPr>
        <w:t>روحیه تیمی</w:t>
      </w:r>
      <w:r w:rsidRPr="00D51F46">
        <w:rPr>
          <w:rFonts w:cs="B Nazanin" w:hint="cs"/>
          <w:rtl/>
        </w:rPr>
        <w:t xml:space="preserve"> را تقویت می کند کم کاری را کاهش داده، هدف های فردی و سازمانی را تلفیق می کند.</w:t>
      </w:r>
    </w:p>
    <w:p w:rsidR="008C6F46" w:rsidRPr="00D51F46" w:rsidRDefault="00067B5B" w:rsidP="00067B5B">
      <w:pPr>
        <w:jc w:val="center"/>
        <w:rPr>
          <w:rFonts w:cs="B Nazanin"/>
          <w:b/>
          <w:bCs/>
          <w:color w:val="002060"/>
          <w:sz w:val="32"/>
          <w:szCs w:val="32"/>
          <w:rtl/>
        </w:rPr>
      </w:pPr>
      <w:r w:rsidRPr="00D51F46">
        <w:rPr>
          <w:rFonts w:cs="B Nazanin" w:hint="cs"/>
          <w:b/>
          <w:bCs/>
          <w:color w:val="002060"/>
          <w:sz w:val="32"/>
          <w:szCs w:val="32"/>
          <w:rtl/>
        </w:rPr>
        <w:t>فصل چهارم</w:t>
      </w:r>
    </w:p>
    <w:p w:rsidR="00067B5B" w:rsidRPr="00D51F46" w:rsidRDefault="00067B5B" w:rsidP="00067B5B">
      <w:pPr>
        <w:jc w:val="center"/>
        <w:rPr>
          <w:rFonts w:cs="B Nazanin"/>
          <w:b/>
          <w:bCs/>
          <w:color w:val="002060"/>
          <w:sz w:val="32"/>
          <w:szCs w:val="32"/>
          <w:rtl/>
        </w:rPr>
      </w:pPr>
      <w:r w:rsidRPr="00D51F46">
        <w:rPr>
          <w:rFonts w:cs="B Nazanin" w:hint="cs"/>
          <w:b/>
          <w:bCs/>
          <w:color w:val="002060"/>
          <w:sz w:val="32"/>
          <w:szCs w:val="32"/>
          <w:rtl/>
        </w:rPr>
        <w:t>بخش اول</w:t>
      </w:r>
    </w:p>
    <w:p w:rsidR="00420CEC" w:rsidRPr="00D51F46" w:rsidRDefault="00067B5B" w:rsidP="00C12226">
      <w:pPr>
        <w:jc w:val="center"/>
        <w:rPr>
          <w:rFonts w:cs="B Nazanin"/>
          <w:b/>
          <w:bCs/>
          <w:color w:val="002060"/>
          <w:sz w:val="32"/>
          <w:szCs w:val="32"/>
          <w:rtl/>
        </w:rPr>
      </w:pPr>
      <w:r w:rsidRPr="00D51F46">
        <w:rPr>
          <w:rFonts w:cs="B Nazanin" w:hint="cs"/>
          <w:b/>
          <w:bCs/>
          <w:color w:val="002060"/>
          <w:sz w:val="32"/>
          <w:szCs w:val="32"/>
          <w:rtl/>
        </w:rPr>
        <w:t>سیره و اخلاق رسول اکرم(ص)</w:t>
      </w:r>
    </w:p>
    <w:p w:rsidR="00B9093D" w:rsidRPr="00D51F46" w:rsidRDefault="003D7134" w:rsidP="007A7AEC">
      <w:pPr>
        <w:rPr>
          <w:rFonts w:cs="B Nazanin"/>
          <w:rtl/>
        </w:rPr>
      </w:pPr>
      <w:r w:rsidRPr="00D51F46">
        <w:rPr>
          <w:rFonts w:cs="B Nazanin" w:hint="cs"/>
          <w:rtl/>
        </w:rPr>
        <w:t xml:space="preserve">سیره و اخلاق رسول اکرم(ص) به عنوان </w:t>
      </w:r>
      <w:r w:rsidRPr="00D51F46">
        <w:rPr>
          <w:rFonts w:cs="B Nazanin" w:hint="cs"/>
          <w:color w:val="C00000"/>
          <w:rtl/>
        </w:rPr>
        <w:t>الگوی برتر مدیریت</w:t>
      </w:r>
      <w:r w:rsidRPr="00D51F46">
        <w:rPr>
          <w:rFonts w:cs="B Nazanin" w:hint="cs"/>
          <w:rtl/>
        </w:rPr>
        <w:t xml:space="preserve"> مطرح است. یکی از شاخص های پراهمیت در پیشرفت اسلام،</w:t>
      </w:r>
      <w:r w:rsidR="005848B1" w:rsidRPr="00D51F46">
        <w:rPr>
          <w:rFonts w:cs="B Nazanin" w:hint="cs"/>
          <w:rtl/>
        </w:rPr>
        <w:t xml:space="preserve"> </w:t>
      </w:r>
      <w:r w:rsidR="005848B1" w:rsidRPr="00D51F46">
        <w:rPr>
          <w:rFonts w:cs="B Nazanin" w:hint="cs"/>
          <w:color w:val="C00000"/>
          <w:rtl/>
        </w:rPr>
        <w:t>اخلاق</w:t>
      </w:r>
      <w:r w:rsidR="00F46318" w:rsidRPr="00D51F46">
        <w:rPr>
          <w:rFonts w:cs="B Nazanin" w:hint="cs"/>
          <w:rtl/>
        </w:rPr>
        <w:t>، منش و کلام دلاویز</w:t>
      </w:r>
      <w:r w:rsidR="005848B1" w:rsidRPr="00D51F46">
        <w:rPr>
          <w:rFonts w:cs="B Nazanin" w:hint="cs"/>
          <w:rtl/>
        </w:rPr>
        <w:t xml:space="preserve"> و پرجاذبه رسول اکرم(ص) و ائمه اطهار با انسان هاست.</w:t>
      </w:r>
    </w:p>
    <w:p w:rsidR="00B701AB" w:rsidRPr="00D51F46" w:rsidRDefault="00813661" w:rsidP="007A7AEC">
      <w:pPr>
        <w:rPr>
          <w:rFonts w:cs="B Nazanin"/>
          <w:rtl/>
        </w:rPr>
      </w:pPr>
      <w:r w:rsidRPr="00D51F46">
        <w:rPr>
          <w:rFonts w:cs="B Nazanin" w:hint="cs"/>
          <w:rtl/>
        </w:rPr>
        <w:t>سه چیز در پیشرفت اسلام نقش به سزایی داشت :</w:t>
      </w:r>
    </w:p>
    <w:p w:rsidR="00813661" w:rsidRPr="00D51F46" w:rsidRDefault="00813661" w:rsidP="00813661">
      <w:pPr>
        <w:pStyle w:val="ListParagraph"/>
        <w:numPr>
          <w:ilvl w:val="0"/>
          <w:numId w:val="2"/>
        </w:numPr>
        <w:rPr>
          <w:rFonts w:cs="B Nazanin"/>
          <w:color w:val="C00000"/>
        </w:rPr>
      </w:pPr>
      <w:r w:rsidRPr="00D51F46">
        <w:rPr>
          <w:rFonts w:cs="B Nazanin" w:hint="cs"/>
          <w:color w:val="C00000"/>
          <w:rtl/>
        </w:rPr>
        <w:lastRenderedPageBreak/>
        <w:t>اخلاق پیامبر(ص)</w:t>
      </w:r>
    </w:p>
    <w:p w:rsidR="00813661" w:rsidRPr="00D51F46" w:rsidRDefault="00813661" w:rsidP="00813661">
      <w:pPr>
        <w:pStyle w:val="ListParagraph"/>
        <w:numPr>
          <w:ilvl w:val="0"/>
          <w:numId w:val="2"/>
        </w:numPr>
        <w:rPr>
          <w:rFonts w:cs="B Nazanin"/>
        </w:rPr>
      </w:pPr>
      <w:r w:rsidRPr="00D51F46">
        <w:rPr>
          <w:rFonts w:cs="B Nazanin" w:hint="cs"/>
          <w:rtl/>
        </w:rPr>
        <w:t>شمشیر و مجاهدات حضرت علی (ع)</w:t>
      </w:r>
    </w:p>
    <w:p w:rsidR="00813661" w:rsidRPr="00D51F46" w:rsidRDefault="00813661" w:rsidP="00813661">
      <w:pPr>
        <w:pStyle w:val="ListParagraph"/>
        <w:numPr>
          <w:ilvl w:val="0"/>
          <w:numId w:val="2"/>
        </w:numPr>
        <w:rPr>
          <w:rFonts w:cs="B Nazanin"/>
        </w:rPr>
      </w:pPr>
      <w:r w:rsidRPr="00D51F46">
        <w:rPr>
          <w:rFonts w:cs="B Nazanin" w:hint="cs"/>
          <w:rtl/>
        </w:rPr>
        <w:t>انفاق ثروت حضرت حضرت خدیجه(س)</w:t>
      </w:r>
    </w:p>
    <w:p w:rsidR="00813661" w:rsidRPr="00D51F46" w:rsidRDefault="000218AA" w:rsidP="00813661">
      <w:pPr>
        <w:rPr>
          <w:rFonts w:cs="B Nazanin"/>
          <w:rtl/>
        </w:rPr>
      </w:pPr>
      <w:r w:rsidRPr="00D51F46">
        <w:rPr>
          <w:rFonts w:cs="B Nazanin" w:hint="cs"/>
          <w:b/>
          <w:bCs/>
          <w:rtl/>
        </w:rPr>
        <w:t xml:space="preserve">بی تکلفی پیامبر : </w:t>
      </w:r>
      <w:r w:rsidR="003315FE" w:rsidRPr="00D51F46">
        <w:rPr>
          <w:rFonts w:cs="B Nazanin" w:hint="cs"/>
          <w:rtl/>
        </w:rPr>
        <w:t>وقتی فردی وارد جمع می شد اگر پیامبر را نمی شناخت،</w:t>
      </w:r>
      <w:r w:rsidR="00ED435E" w:rsidRPr="00D51F46">
        <w:rPr>
          <w:rFonts w:cs="B Nazanin" w:hint="cs"/>
          <w:rtl/>
        </w:rPr>
        <w:t xml:space="preserve"> نمی توانست تشخیص دهد پیامبر در کجای مجلس نشسته اند.</w:t>
      </w:r>
    </w:p>
    <w:p w:rsidR="00ED435E" w:rsidRPr="00D51F46" w:rsidRDefault="00B97995" w:rsidP="00813661">
      <w:pPr>
        <w:rPr>
          <w:rFonts w:cs="B Nazanin"/>
          <w:rtl/>
        </w:rPr>
      </w:pPr>
      <w:r w:rsidRPr="00D51F46">
        <w:rPr>
          <w:rFonts w:cs="B Nazanin" w:hint="cs"/>
          <w:b/>
          <w:bCs/>
          <w:rtl/>
        </w:rPr>
        <w:t xml:space="preserve">قاطعیت پیامبر : </w:t>
      </w:r>
      <w:r w:rsidR="00F0344D" w:rsidRPr="00D51F46">
        <w:rPr>
          <w:rFonts w:cs="B Nazanin" w:hint="cs"/>
          <w:rtl/>
        </w:rPr>
        <w:t>عده ای خدمت آن حضرت رسیدند و گفتند: ما به تو ایمان می آوریم به شرط این که بت ها را عبادت کنیم و نماز نخوانیم اما پیامبر(ص) نپذیرفت</w:t>
      </w:r>
      <w:r w:rsidR="00F12408" w:rsidRPr="00D51F46">
        <w:rPr>
          <w:rFonts w:cs="B Nazanin" w:hint="cs"/>
          <w:rtl/>
        </w:rPr>
        <w:t>ند</w:t>
      </w:r>
      <w:r w:rsidR="00F0344D" w:rsidRPr="00D51F46">
        <w:rPr>
          <w:rFonts w:cs="B Nazanin" w:hint="cs"/>
          <w:rtl/>
        </w:rPr>
        <w:t xml:space="preserve"> زیرا</w:t>
      </w:r>
      <w:r w:rsidR="00F12408" w:rsidRPr="00D51F46">
        <w:rPr>
          <w:rFonts w:cs="B Nazanin" w:hint="cs"/>
          <w:rtl/>
        </w:rPr>
        <w:t xml:space="preserve"> حاضر نبودند حتی به قیمت زیاد شدن پیروان بخشی از آموزه های مکتب اسلامی آسیب ببیند.</w:t>
      </w:r>
    </w:p>
    <w:p w:rsidR="002210F9" w:rsidRPr="00D51F46" w:rsidRDefault="00F63692" w:rsidP="00E84725">
      <w:pPr>
        <w:rPr>
          <w:rFonts w:cs="B Nazanin"/>
          <w:rtl/>
        </w:rPr>
      </w:pPr>
      <w:r w:rsidRPr="00D51F46">
        <w:rPr>
          <w:rFonts w:cs="B Nazanin" w:hint="cs"/>
          <w:rtl/>
        </w:rPr>
        <w:t xml:space="preserve">پیامبر اکرم(ص)  هدف از بعثت خود را </w:t>
      </w:r>
      <w:r w:rsidRPr="00D51F46">
        <w:rPr>
          <w:rFonts w:cs="B Nazanin" w:hint="cs"/>
          <w:color w:val="C00000"/>
          <w:rtl/>
        </w:rPr>
        <w:t>کامل کردن مکارم اخلاق</w:t>
      </w:r>
      <w:r w:rsidRPr="00D51F46">
        <w:rPr>
          <w:rFonts w:cs="B Nazanin" w:hint="cs"/>
          <w:rtl/>
        </w:rPr>
        <w:t xml:space="preserve"> بیان کرده اند(( من برای کامل کردن فضایل اخلاقی مبعوث شده ام.))</w:t>
      </w:r>
    </w:p>
    <w:p w:rsidR="00C12226" w:rsidRPr="00D51F46" w:rsidRDefault="00C12226" w:rsidP="00E84725">
      <w:pPr>
        <w:rPr>
          <w:rFonts w:cs="B Nazanin"/>
          <w:rtl/>
        </w:rPr>
      </w:pPr>
    </w:p>
    <w:p w:rsidR="00C12226" w:rsidRPr="00D51F46" w:rsidRDefault="00C12226" w:rsidP="00E84725">
      <w:pPr>
        <w:rPr>
          <w:rFonts w:cs="B Nazanin"/>
          <w:rtl/>
        </w:rPr>
      </w:pPr>
    </w:p>
    <w:p w:rsidR="009D4E8A" w:rsidRPr="00D51F46" w:rsidRDefault="009D4E8A" w:rsidP="009D4E8A">
      <w:pPr>
        <w:jc w:val="center"/>
        <w:rPr>
          <w:rFonts w:cs="B Nazanin"/>
          <w:b/>
          <w:bCs/>
          <w:color w:val="002060"/>
          <w:rtl/>
        </w:rPr>
      </w:pPr>
      <w:r w:rsidRPr="00D51F46">
        <w:rPr>
          <w:rFonts w:cs="B Nazanin" w:hint="cs"/>
          <w:b/>
          <w:bCs/>
          <w:color w:val="002060"/>
          <w:rtl/>
        </w:rPr>
        <w:t>بخش دوم</w:t>
      </w:r>
    </w:p>
    <w:p w:rsidR="00026BEB" w:rsidRPr="00D51F46" w:rsidRDefault="009D4E8A" w:rsidP="00C12226">
      <w:pPr>
        <w:jc w:val="center"/>
        <w:rPr>
          <w:rFonts w:cs="B Nazanin"/>
          <w:b/>
          <w:bCs/>
          <w:color w:val="002060"/>
          <w:rtl/>
        </w:rPr>
      </w:pPr>
      <w:r w:rsidRPr="00D51F46">
        <w:rPr>
          <w:rFonts w:cs="B Nazanin" w:hint="cs"/>
          <w:b/>
          <w:bCs/>
          <w:color w:val="002060"/>
          <w:rtl/>
        </w:rPr>
        <w:t>ویژگی امامت و امام علی(ع)</w:t>
      </w:r>
    </w:p>
    <w:p w:rsidR="002C68B1" w:rsidRPr="00D51F46" w:rsidRDefault="00026BEB" w:rsidP="002C68B1">
      <w:pPr>
        <w:rPr>
          <w:rFonts w:cs="B Nazanin"/>
          <w:rtl/>
        </w:rPr>
      </w:pPr>
      <w:r w:rsidRPr="00D51F46">
        <w:rPr>
          <w:rFonts w:cs="B Nazanin" w:hint="cs"/>
          <w:b/>
          <w:bCs/>
          <w:rtl/>
        </w:rPr>
        <w:t xml:space="preserve">خطبه 173- ویژگی ها و شرایط امامت : </w:t>
      </w:r>
      <w:r w:rsidR="00A97CF8" w:rsidRPr="00D51F46">
        <w:rPr>
          <w:rFonts w:cs="B Nazanin" w:hint="cs"/>
          <w:rtl/>
        </w:rPr>
        <w:t xml:space="preserve">ای مردم! </w:t>
      </w:r>
      <w:r w:rsidR="00A97CF8" w:rsidRPr="00D51F46">
        <w:rPr>
          <w:rFonts w:cs="B Nazanin" w:hint="cs"/>
          <w:color w:val="C00000"/>
          <w:rtl/>
        </w:rPr>
        <w:t>سزاوارترین به خلافت</w:t>
      </w:r>
      <w:r w:rsidR="00A97CF8" w:rsidRPr="00D51F46">
        <w:rPr>
          <w:rFonts w:cs="B Nazanin" w:hint="cs"/>
          <w:rtl/>
        </w:rPr>
        <w:t>، آن کسی است که در تحقق حکومت نیرومندتر، و در آگاهی از فرمان خدا داناتر باشد.</w:t>
      </w:r>
    </w:p>
    <w:p w:rsidR="002C68B1" w:rsidRPr="00D51F46" w:rsidRDefault="00352F6B" w:rsidP="002C68B1">
      <w:pPr>
        <w:rPr>
          <w:rFonts w:cs="B Nazanin"/>
          <w:b/>
          <w:bCs/>
          <w:rtl/>
        </w:rPr>
      </w:pPr>
      <w:r w:rsidRPr="00D51F46">
        <w:rPr>
          <w:rFonts w:cs="B Nazanin" w:hint="cs"/>
          <w:b/>
          <w:bCs/>
          <w:rtl/>
        </w:rPr>
        <w:t>خطبه 200- اصول گرایی امام در مشی سیاسی</w:t>
      </w:r>
    </w:p>
    <w:p w:rsidR="00813661" w:rsidRPr="00D51F46" w:rsidRDefault="001C58B2" w:rsidP="007A7AEC">
      <w:pPr>
        <w:rPr>
          <w:rFonts w:cs="B Nazanin"/>
          <w:rtl/>
        </w:rPr>
      </w:pPr>
      <w:r w:rsidRPr="00D51F46">
        <w:rPr>
          <w:rFonts w:cs="B Nazanin" w:hint="cs"/>
          <w:rtl/>
        </w:rPr>
        <w:t>سوگند به خدا! معاویه</w:t>
      </w:r>
      <w:r w:rsidR="00F40420" w:rsidRPr="00D51F46">
        <w:rPr>
          <w:rFonts w:cs="B Nazanin" w:hint="cs"/>
          <w:rtl/>
        </w:rPr>
        <w:t xml:space="preserve"> از من س</w:t>
      </w:r>
      <w:r w:rsidR="00022C00" w:rsidRPr="00D51F46">
        <w:rPr>
          <w:rFonts w:cs="B Nazanin" w:hint="cs"/>
          <w:rtl/>
        </w:rPr>
        <w:t>یاستمدارتر نیست، اما حیله گر و ج</w:t>
      </w:r>
      <w:r w:rsidR="00F40420" w:rsidRPr="00D51F46">
        <w:rPr>
          <w:rFonts w:cs="B Nazanin" w:hint="cs"/>
          <w:rtl/>
        </w:rPr>
        <w:t>نایت کار است،</w:t>
      </w:r>
      <w:r w:rsidR="00022C00" w:rsidRPr="00D51F46">
        <w:rPr>
          <w:rFonts w:cs="B Nazanin" w:hint="cs"/>
          <w:rtl/>
        </w:rPr>
        <w:t xml:space="preserve"> </w:t>
      </w:r>
      <w:r w:rsidR="00022C00" w:rsidRPr="00D51F46">
        <w:rPr>
          <w:rFonts w:cs="B Nazanin" w:hint="cs"/>
          <w:color w:val="C00000"/>
          <w:rtl/>
        </w:rPr>
        <w:t>اگر نیرنگ ناپسند نبود، من</w:t>
      </w:r>
      <w:r w:rsidR="00022C00" w:rsidRPr="00D51F46">
        <w:rPr>
          <w:rFonts w:cs="B Nazanin" w:hint="cs"/>
          <w:rtl/>
        </w:rPr>
        <w:t xml:space="preserve"> </w:t>
      </w:r>
      <w:r w:rsidR="00022C00" w:rsidRPr="00D51F46">
        <w:rPr>
          <w:rFonts w:cs="B Nazanin" w:hint="cs"/>
          <w:color w:val="C00000"/>
          <w:rtl/>
        </w:rPr>
        <w:t>زیرک ترین افراد بودم</w:t>
      </w:r>
      <w:r w:rsidR="00022C00" w:rsidRPr="00D51F46">
        <w:rPr>
          <w:rFonts w:cs="B Nazanin" w:hint="cs"/>
          <w:rtl/>
        </w:rPr>
        <w:t xml:space="preserve"> ولی هر نیرنگی گناه و هر گناهی نوعی کفر و انکار است.</w:t>
      </w:r>
    </w:p>
    <w:p w:rsidR="005C139E" w:rsidRPr="00D51F46" w:rsidRDefault="006D207D" w:rsidP="007A7AEC">
      <w:pPr>
        <w:rPr>
          <w:rFonts w:cs="B Nazanin"/>
          <w:b/>
          <w:bCs/>
          <w:rtl/>
        </w:rPr>
      </w:pPr>
      <w:r w:rsidRPr="00D51F46">
        <w:rPr>
          <w:rFonts w:cs="B Nazanin" w:hint="cs"/>
          <w:b/>
          <w:bCs/>
          <w:rtl/>
        </w:rPr>
        <w:t>خطبه 37- اعلان اصول سیاست اجتماعی توحیدی امام</w:t>
      </w:r>
    </w:p>
    <w:p w:rsidR="005848B1" w:rsidRPr="00D51F46" w:rsidRDefault="00287442" w:rsidP="007A7AEC">
      <w:pPr>
        <w:rPr>
          <w:rFonts w:cs="B Nazanin"/>
          <w:rtl/>
        </w:rPr>
      </w:pPr>
      <w:r w:rsidRPr="00D51F46">
        <w:rPr>
          <w:rFonts w:cs="B Nazanin" w:hint="cs"/>
          <w:rtl/>
        </w:rPr>
        <w:t>ذلیل ترین افراد نزد من عزیز است تا حق او را بازگردانم و نیرومند در نظر من پست و ناتوان است تا حق او را بازستانم.</w:t>
      </w:r>
    </w:p>
    <w:p w:rsidR="00C26634" w:rsidRPr="00D51F46" w:rsidRDefault="00577247" w:rsidP="007A7AEC">
      <w:pPr>
        <w:rPr>
          <w:rFonts w:cs="B Nazanin"/>
          <w:b/>
          <w:bCs/>
          <w:rtl/>
        </w:rPr>
      </w:pPr>
      <w:r w:rsidRPr="00D51F46">
        <w:rPr>
          <w:rFonts w:cs="B Nazanin" w:hint="cs"/>
          <w:b/>
          <w:bCs/>
          <w:rtl/>
        </w:rPr>
        <w:t>حکمت 117- افراط و تفریط در نزد امام ممنوع</w:t>
      </w:r>
    </w:p>
    <w:p w:rsidR="00624D17" w:rsidRPr="00D51F46" w:rsidRDefault="00835689" w:rsidP="00835689">
      <w:pPr>
        <w:rPr>
          <w:rFonts w:cs="B Nazanin"/>
          <w:rtl/>
        </w:rPr>
      </w:pPr>
      <w:r w:rsidRPr="00D51F46">
        <w:rPr>
          <w:rFonts w:cs="B Nazanin" w:hint="cs"/>
          <w:rtl/>
        </w:rPr>
        <w:lastRenderedPageBreak/>
        <w:t xml:space="preserve">دو تن به خاطر من به هلاکت رسیدند : </w:t>
      </w:r>
      <w:r w:rsidRPr="00D51F46">
        <w:rPr>
          <w:rFonts w:cs="B Nazanin" w:hint="cs"/>
          <w:color w:val="C00000"/>
          <w:rtl/>
        </w:rPr>
        <w:t>دوست افراط کننده و دشمن دشنام دهنده</w:t>
      </w:r>
      <w:r w:rsidRPr="00D51F46">
        <w:rPr>
          <w:rFonts w:cs="B Nazanin" w:hint="cs"/>
          <w:rtl/>
        </w:rPr>
        <w:t>.</w:t>
      </w:r>
    </w:p>
    <w:p w:rsidR="00F505C1" w:rsidRPr="00D51F46" w:rsidRDefault="00244D15" w:rsidP="008A2BA1">
      <w:pPr>
        <w:rPr>
          <w:rFonts w:cs="B Nazanin"/>
          <w:b/>
          <w:bCs/>
          <w:rtl/>
        </w:rPr>
      </w:pPr>
      <w:r w:rsidRPr="00D51F46">
        <w:rPr>
          <w:rFonts w:cs="B Nazanin" w:hint="cs"/>
          <w:b/>
          <w:bCs/>
          <w:rtl/>
        </w:rPr>
        <w:t>خطبه128- امام و وحدت اجتماعی</w:t>
      </w:r>
    </w:p>
    <w:p w:rsidR="00D32BB6" w:rsidRPr="00D51F46" w:rsidRDefault="008127B7" w:rsidP="00E84725">
      <w:pPr>
        <w:rPr>
          <w:rFonts w:cs="B Nazanin"/>
          <w:rtl/>
        </w:rPr>
      </w:pPr>
      <w:r w:rsidRPr="00D51F46">
        <w:rPr>
          <w:rFonts w:cs="B Nazanin" w:hint="cs"/>
          <w:rtl/>
        </w:rPr>
        <w:t>آگاه باشید</w:t>
      </w:r>
      <w:r w:rsidR="00350218" w:rsidRPr="00D51F46">
        <w:rPr>
          <w:rFonts w:cs="B Nazanin" w:hint="cs"/>
          <w:rtl/>
        </w:rPr>
        <w:t>!</w:t>
      </w:r>
      <w:r w:rsidRPr="00D51F46">
        <w:rPr>
          <w:rFonts w:cs="B Nazanin" w:hint="cs"/>
          <w:rtl/>
        </w:rPr>
        <w:t xml:space="preserve"> هرکس که مردم را به شعار تفرقه و جدایی دعوت کند او را بکشید، هرچند زیر عمامه من باشد.</w:t>
      </w:r>
    </w:p>
    <w:p w:rsidR="00D32BB6" w:rsidRPr="00D51F46" w:rsidRDefault="00377889" w:rsidP="00377889">
      <w:pPr>
        <w:jc w:val="center"/>
        <w:rPr>
          <w:rFonts w:cs="B Nazanin"/>
          <w:b/>
          <w:bCs/>
          <w:color w:val="002060"/>
          <w:sz w:val="32"/>
          <w:szCs w:val="32"/>
          <w:rtl/>
        </w:rPr>
      </w:pPr>
      <w:r w:rsidRPr="00D51F46">
        <w:rPr>
          <w:rFonts w:cs="B Nazanin" w:hint="cs"/>
          <w:b/>
          <w:bCs/>
          <w:color w:val="002060"/>
          <w:sz w:val="32"/>
          <w:szCs w:val="32"/>
          <w:rtl/>
        </w:rPr>
        <w:t>بخش سوم</w:t>
      </w:r>
    </w:p>
    <w:p w:rsidR="00377889" w:rsidRPr="00D51F46" w:rsidRDefault="00377889" w:rsidP="00377889">
      <w:pPr>
        <w:jc w:val="center"/>
        <w:rPr>
          <w:rFonts w:cs="B Nazanin"/>
          <w:b/>
          <w:bCs/>
          <w:color w:val="002060"/>
          <w:sz w:val="32"/>
          <w:szCs w:val="32"/>
          <w:rtl/>
        </w:rPr>
      </w:pPr>
      <w:r w:rsidRPr="00D51F46">
        <w:rPr>
          <w:rFonts w:cs="B Nazanin" w:hint="cs"/>
          <w:b/>
          <w:bCs/>
          <w:color w:val="002060"/>
          <w:sz w:val="32"/>
          <w:szCs w:val="32"/>
          <w:rtl/>
        </w:rPr>
        <w:t>حکومت عدل امام زمان(عج)</w:t>
      </w:r>
    </w:p>
    <w:p w:rsidR="00377889" w:rsidRPr="00D51F46" w:rsidRDefault="00F427A4" w:rsidP="00377889">
      <w:pPr>
        <w:rPr>
          <w:rFonts w:cs="B Nazanin"/>
          <w:rtl/>
        </w:rPr>
      </w:pPr>
      <w:r w:rsidRPr="00D51F46">
        <w:rPr>
          <w:rFonts w:cs="B Nazanin" w:hint="cs"/>
          <w:color w:val="C00000"/>
          <w:rtl/>
        </w:rPr>
        <w:t>انتظار</w:t>
      </w:r>
      <w:r w:rsidRPr="00D51F46">
        <w:rPr>
          <w:rFonts w:cs="B Nazanin" w:hint="cs"/>
          <w:rtl/>
        </w:rPr>
        <w:t>، مهمترین فلسفه امید و عدالت خواهی در مدیریت اسلامی است.</w:t>
      </w:r>
    </w:p>
    <w:p w:rsidR="00F427A4" w:rsidRPr="00D51F46" w:rsidRDefault="00F427A4" w:rsidP="00377889">
      <w:pPr>
        <w:rPr>
          <w:rFonts w:cs="B Nazanin"/>
          <w:rtl/>
        </w:rPr>
      </w:pPr>
      <w:r w:rsidRPr="00D51F46">
        <w:rPr>
          <w:rFonts w:cs="B Nazanin" w:hint="cs"/>
          <w:rtl/>
        </w:rPr>
        <w:t xml:space="preserve">انتظار، </w:t>
      </w:r>
      <w:r w:rsidRPr="00D51F46">
        <w:rPr>
          <w:rFonts w:cs="B Nazanin" w:hint="cs"/>
          <w:color w:val="C00000"/>
          <w:rtl/>
        </w:rPr>
        <w:t>نهایت آرمان مدیر اسلامی</w:t>
      </w:r>
      <w:r w:rsidRPr="00D51F46">
        <w:rPr>
          <w:rFonts w:cs="B Nazanin" w:hint="cs"/>
          <w:rtl/>
        </w:rPr>
        <w:t xml:space="preserve"> است که رسالت و افق دید او را تعیین می کند.</w:t>
      </w:r>
    </w:p>
    <w:p w:rsidR="00F427A4" w:rsidRPr="00D51F46" w:rsidRDefault="009C6E08" w:rsidP="00377889">
      <w:pPr>
        <w:rPr>
          <w:rFonts w:cs="B Nazanin"/>
          <w:rtl/>
        </w:rPr>
      </w:pPr>
      <w:r w:rsidRPr="00D51F46">
        <w:rPr>
          <w:rFonts w:cs="B Nazanin" w:hint="cs"/>
          <w:color w:val="C00000"/>
          <w:rtl/>
        </w:rPr>
        <w:t>عشق به حضرت مهدی(عج)</w:t>
      </w:r>
      <w:r w:rsidR="00F427A4" w:rsidRPr="00D51F46">
        <w:rPr>
          <w:rFonts w:cs="B Nazanin" w:hint="cs"/>
          <w:color w:val="C00000"/>
          <w:rtl/>
        </w:rPr>
        <w:t xml:space="preserve"> و حکومت حقش</w:t>
      </w:r>
      <w:r w:rsidR="00F427A4" w:rsidRPr="00D51F46">
        <w:rPr>
          <w:rFonts w:cs="B Nazanin" w:hint="cs"/>
          <w:rtl/>
        </w:rPr>
        <w:t xml:space="preserve"> مهمترین انگیزه تشکیل و اداره حکومت و جامعه اسلامی است.</w:t>
      </w:r>
    </w:p>
    <w:p w:rsidR="00BA07F8" w:rsidRPr="00D51F46" w:rsidRDefault="00BA07F8" w:rsidP="00377889">
      <w:pPr>
        <w:rPr>
          <w:rFonts w:cs="B Nazanin"/>
          <w:b/>
          <w:bCs/>
          <w:rtl/>
        </w:rPr>
      </w:pPr>
      <w:r w:rsidRPr="00D51F46">
        <w:rPr>
          <w:rFonts w:cs="B Nazanin" w:hint="cs"/>
          <w:b/>
          <w:bCs/>
          <w:rtl/>
        </w:rPr>
        <w:t>خطبه 182- وصف حضرت مهدی(عج)</w:t>
      </w:r>
    </w:p>
    <w:p w:rsidR="008F5F14" w:rsidRPr="00D51F46" w:rsidRDefault="00BA07F8" w:rsidP="00331036">
      <w:pPr>
        <w:rPr>
          <w:rFonts w:cs="B Nazanin"/>
          <w:rtl/>
        </w:rPr>
      </w:pPr>
      <w:r w:rsidRPr="00D51F46">
        <w:rPr>
          <w:rFonts w:cs="B Nazanin" w:hint="cs"/>
          <w:rtl/>
        </w:rPr>
        <w:t>زره دانش برتن دارد، و با تمامی آداب، و با توجه و معرفت کامل آن را فرا گرفته است، حکمت گمشده اوست که همواره در جستجوی آن می باشد.</w:t>
      </w:r>
    </w:p>
    <w:p w:rsidR="008F5F14" w:rsidRPr="00D51F46" w:rsidRDefault="008F5F14" w:rsidP="008F5F14">
      <w:pPr>
        <w:jc w:val="center"/>
        <w:rPr>
          <w:rFonts w:cs="B Nazanin"/>
          <w:b/>
          <w:bCs/>
          <w:color w:val="002060"/>
          <w:sz w:val="32"/>
          <w:szCs w:val="32"/>
          <w:rtl/>
        </w:rPr>
      </w:pPr>
      <w:r w:rsidRPr="00D51F46">
        <w:rPr>
          <w:rFonts w:cs="B Nazanin" w:hint="cs"/>
          <w:b/>
          <w:bCs/>
          <w:color w:val="002060"/>
          <w:sz w:val="32"/>
          <w:szCs w:val="32"/>
          <w:rtl/>
        </w:rPr>
        <w:t>فصل پنجم</w:t>
      </w:r>
    </w:p>
    <w:p w:rsidR="008F5F14" w:rsidRPr="00D51F46" w:rsidRDefault="008F5F14" w:rsidP="008F5F14">
      <w:pPr>
        <w:jc w:val="center"/>
        <w:rPr>
          <w:rFonts w:cs="B Nazanin"/>
          <w:b/>
          <w:bCs/>
          <w:color w:val="002060"/>
          <w:sz w:val="32"/>
          <w:szCs w:val="32"/>
          <w:rtl/>
        </w:rPr>
      </w:pPr>
      <w:r w:rsidRPr="00D51F46">
        <w:rPr>
          <w:rFonts w:cs="B Nazanin" w:hint="cs"/>
          <w:b/>
          <w:bCs/>
          <w:color w:val="002060"/>
          <w:sz w:val="32"/>
          <w:szCs w:val="32"/>
          <w:rtl/>
        </w:rPr>
        <w:t>آیین حکومت داری، حکومت و مدیریت</w:t>
      </w:r>
    </w:p>
    <w:p w:rsidR="008F5F14" w:rsidRPr="00D51F46" w:rsidRDefault="00E67FA5" w:rsidP="008F5F14">
      <w:pPr>
        <w:rPr>
          <w:rFonts w:cs="B Nazanin"/>
          <w:rtl/>
        </w:rPr>
      </w:pPr>
      <w:r w:rsidRPr="00D51F46">
        <w:rPr>
          <w:rFonts w:cs="B Nazanin" w:hint="cs"/>
          <w:color w:val="C00000"/>
          <w:rtl/>
        </w:rPr>
        <w:t>تشکیل حکومت</w:t>
      </w:r>
      <w:r w:rsidRPr="00D51F46">
        <w:rPr>
          <w:rFonts w:cs="B Nazanin" w:hint="cs"/>
          <w:rtl/>
        </w:rPr>
        <w:t xml:space="preserve"> یکی از اهداف مدیریت اسلامی است که بدون آن امکان اجرای اوامر و دستورات الهی محدود یا غیر ممکن است. در مکتب اسلام سیاست بخشی از دین است همان طور که </w:t>
      </w:r>
      <w:r w:rsidRPr="00D51F46">
        <w:rPr>
          <w:rFonts w:cs="B Nazanin" w:hint="cs"/>
          <w:color w:val="C00000"/>
          <w:rtl/>
        </w:rPr>
        <w:t>شهید مدرس</w:t>
      </w:r>
      <w:r w:rsidRPr="00D51F46">
        <w:rPr>
          <w:rFonts w:cs="B Nazanin" w:hint="cs"/>
          <w:rtl/>
        </w:rPr>
        <w:t xml:space="preserve"> فرمود دیانت ما عین سیاست ماست و سیاست ما عین دیانت ماست.</w:t>
      </w:r>
    </w:p>
    <w:p w:rsidR="00CD6221" w:rsidRPr="00D51F46" w:rsidRDefault="00CD6221" w:rsidP="008F5F14">
      <w:pPr>
        <w:rPr>
          <w:rFonts w:cs="B Nazanin"/>
          <w:b/>
          <w:bCs/>
          <w:rtl/>
        </w:rPr>
      </w:pPr>
      <w:r w:rsidRPr="00D51F46">
        <w:rPr>
          <w:rFonts w:cs="B Nazanin" w:hint="cs"/>
          <w:b/>
          <w:bCs/>
          <w:rtl/>
        </w:rPr>
        <w:t>حکمت 176- ابزار ریاست و حکومت</w:t>
      </w:r>
    </w:p>
    <w:p w:rsidR="00E67FA5" w:rsidRPr="00D51F46" w:rsidRDefault="00CD6221" w:rsidP="008F5F14">
      <w:pPr>
        <w:rPr>
          <w:rFonts w:cs="B Nazanin"/>
          <w:rtl/>
        </w:rPr>
      </w:pPr>
      <w:r w:rsidRPr="00D51F46">
        <w:rPr>
          <w:rFonts w:cs="B Nazanin" w:hint="cs"/>
          <w:color w:val="C00000"/>
          <w:rtl/>
        </w:rPr>
        <w:t>بردباری و تحمل سختی ها</w:t>
      </w:r>
      <w:r w:rsidRPr="00D51F46">
        <w:rPr>
          <w:rFonts w:cs="B Nazanin" w:hint="cs"/>
          <w:rtl/>
        </w:rPr>
        <w:t>، ابزار ریاست است.</w:t>
      </w:r>
    </w:p>
    <w:p w:rsidR="00B104B6" w:rsidRPr="00D51F46" w:rsidRDefault="00B104B6" w:rsidP="008F5F14">
      <w:pPr>
        <w:rPr>
          <w:rFonts w:cs="B Nazanin"/>
          <w:b/>
          <w:bCs/>
          <w:rtl/>
        </w:rPr>
      </w:pPr>
      <w:r w:rsidRPr="00D51F46">
        <w:rPr>
          <w:rFonts w:cs="B Nazanin" w:hint="cs"/>
          <w:b/>
          <w:bCs/>
          <w:rtl/>
        </w:rPr>
        <w:t>نامه 50- مسئولیت های رهبری و نظامیان</w:t>
      </w:r>
    </w:p>
    <w:p w:rsidR="00CD6221" w:rsidRPr="00D51F46" w:rsidRDefault="008A4258" w:rsidP="008A4258">
      <w:pPr>
        <w:rPr>
          <w:rFonts w:cs="B Nazanin"/>
          <w:rtl/>
        </w:rPr>
      </w:pPr>
      <w:r w:rsidRPr="00D51F46">
        <w:rPr>
          <w:rFonts w:cs="B Nazanin" w:hint="cs"/>
          <w:rtl/>
        </w:rPr>
        <w:t xml:space="preserve">مشاوره و تبادل نظر با سطوح مختلف سازمانی در اداره امور، </w:t>
      </w:r>
      <w:r w:rsidRPr="00D51F46">
        <w:rPr>
          <w:rFonts w:cs="B Nazanin" w:hint="cs"/>
          <w:color w:val="C00000"/>
          <w:rtl/>
        </w:rPr>
        <w:t>مگر در خصوص موارد دارای حکم شرعی</w:t>
      </w:r>
      <w:r w:rsidRPr="00D51F46">
        <w:rPr>
          <w:rFonts w:cs="B Nazanin" w:hint="cs"/>
          <w:rtl/>
        </w:rPr>
        <w:t>.</w:t>
      </w:r>
    </w:p>
    <w:p w:rsidR="008A4258" w:rsidRPr="00D51F46" w:rsidRDefault="008A4258" w:rsidP="008A4258">
      <w:pPr>
        <w:rPr>
          <w:rFonts w:cs="B Nazanin"/>
          <w:rtl/>
        </w:rPr>
      </w:pPr>
      <w:r w:rsidRPr="00D51F46">
        <w:rPr>
          <w:rFonts w:cs="B Nazanin" w:hint="cs"/>
          <w:rtl/>
        </w:rPr>
        <w:lastRenderedPageBreak/>
        <w:t>اطلاع رسانی به افراد و پرهیز از پنهان کاری مگر در مسائل استراتژیک</w:t>
      </w:r>
      <w:r w:rsidR="006F0FC4" w:rsidRPr="00D51F46">
        <w:rPr>
          <w:rFonts w:cs="B Nazanin" w:hint="cs"/>
          <w:rtl/>
        </w:rPr>
        <w:t>.</w:t>
      </w:r>
    </w:p>
    <w:p w:rsidR="008A4258" w:rsidRPr="00D51F46" w:rsidRDefault="008A4258" w:rsidP="008A4258">
      <w:pPr>
        <w:rPr>
          <w:rFonts w:cs="B Nazanin"/>
          <w:rtl/>
        </w:rPr>
      </w:pPr>
      <w:r w:rsidRPr="00D51F46">
        <w:rPr>
          <w:rFonts w:cs="B Nazanin" w:hint="cs"/>
          <w:rtl/>
        </w:rPr>
        <w:t>پرداخت به موقع حقوق مادی و معنوی کارکنان، برقراری مساوات و عدالت در میان افراد و ارزش دادن به قابلیت ها و شایستگی ها، برخورد قاطع با افراد خطاکار و مجازات به موقع آنها.</w:t>
      </w:r>
    </w:p>
    <w:p w:rsidR="008A4258" w:rsidRPr="00D51F46" w:rsidRDefault="008A4258" w:rsidP="008A4258">
      <w:pPr>
        <w:rPr>
          <w:rFonts w:cs="B Nazanin"/>
          <w:rtl/>
        </w:rPr>
      </w:pPr>
      <w:r w:rsidRPr="00D51F46">
        <w:rPr>
          <w:rFonts w:cs="B Nazanin" w:hint="cs"/>
          <w:rtl/>
        </w:rPr>
        <w:t>روش صحیح مدیریت، چشم پوشی از اشتباهات افراد، بسته به نوع و اهمیت آن ها، حفاظت از منافع و           خواسته های افراد و جلوگیری از استثمار نیروی کار، عدم تعجیل در تصمیم گیری ها و بررسی همه جانبه مسائل، پیش از اتخاذ موضع، مردم داری در اجرای سیاست ها، دادن فرصت به افراد برای اصلاح، نظارت و بازرسی بر کارگزاران است.</w:t>
      </w:r>
    </w:p>
    <w:p w:rsidR="00980750" w:rsidRPr="00D51F46" w:rsidRDefault="00980750" w:rsidP="008A4258">
      <w:pPr>
        <w:rPr>
          <w:rFonts w:cs="B Nazanin"/>
          <w:b/>
          <w:bCs/>
          <w:rtl/>
        </w:rPr>
      </w:pPr>
    </w:p>
    <w:p w:rsidR="00BA6907" w:rsidRPr="00D51F46" w:rsidRDefault="00BA6907" w:rsidP="008A4258">
      <w:pPr>
        <w:rPr>
          <w:rFonts w:cs="B Nazanin"/>
          <w:b/>
          <w:bCs/>
          <w:rtl/>
        </w:rPr>
      </w:pPr>
      <w:r w:rsidRPr="00D51F46">
        <w:rPr>
          <w:rFonts w:cs="B Nazanin" w:hint="cs"/>
          <w:b/>
          <w:bCs/>
          <w:rtl/>
        </w:rPr>
        <w:t>خطبه 169- اخلاص در پیروی از امام</w:t>
      </w:r>
    </w:p>
    <w:p w:rsidR="008A4258" w:rsidRPr="00D51F46" w:rsidRDefault="00BA7587" w:rsidP="00BA6907">
      <w:pPr>
        <w:rPr>
          <w:rFonts w:cs="B Nazanin"/>
          <w:rtl/>
        </w:rPr>
      </w:pPr>
      <w:r w:rsidRPr="00D51F46">
        <w:rPr>
          <w:rFonts w:cs="B Nazanin" w:hint="cs"/>
          <w:rtl/>
        </w:rPr>
        <w:t>همانا حکومت الهی حافظ امور شماست، بنابراین زمام امور خود را بی آن که نفاق ورزید یا کراهتی داشته باشید به دست امام خود سپارید.</w:t>
      </w:r>
    </w:p>
    <w:p w:rsidR="007636FD" w:rsidRPr="00D51F46" w:rsidRDefault="00005FD8" w:rsidP="00BA6907">
      <w:pPr>
        <w:rPr>
          <w:rFonts w:cs="B Nazanin"/>
          <w:rtl/>
        </w:rPr>
      </w:pPr>
      <w:r w:rsidRPr="00D51F46">
        <w:rPr>
          <w:rFonts w:cs="B Nazanin" w:hint="cs"/>
          <w:rtl/>
        </w:rPr>
        <w:t xml:space="preserve">تمام کارهای نیکو و جهاد در راه خدا، </w:t>
      </w:r>
      <w:r w:rsidRPr="00D51F46">
        <w:rPr>
          <w:rFonts w:cs="B Nazanin" w:hint="cs"/>
          <w:color w:val="C00000"/>
          <w:rtl/>
        </w:rPr>
        <w:t>برابر امر به معروف و نهی از منکر</w:t>
      </w:r>
      <w:r w:rsidRPr="00D51F46">
        <w:rPr>
          <w:rFonts w:cs="B Nazanin" w:hint="cs"/>
          <w:rtl/>
        </w:rPr>
        <w:t>، چونان قطره ای بر دریا مواج و پهناور است.</w:t>
      </w:r>
    </w:p>
    <w:p w:rsidR="005A3EE3" w:rsidRPr="00D51F46" w:rsidRDefault="00A3541C" w:rsidP="00BA6907">
      <w:pPr>
        <w:rPr>
          <w:rFonts w:cs="B Nazanin"/>
          <w:rtl/>
        </w:rPr>
      </w:pPr>
      <w:r w:rsidRPr="00D51F46">
        <w:rPr>
          <w:rFonts w:cs="B Nazanin" w:hint="cs"/>
          <w:rtl/>
        </w:rPr>
        <w:t xml:space="preserve">در میان حقوق الهی، بزرگترین حق،  </w:t>
      </w:r>
      <w:r w:rsidRPr="00D51F46">
        <w:rPr>
          <w:rFonts w:cs="B Nazanin" w:hint="cs"/>
          <w:color w:val="C00000"/>
          <w:rtl/>
        </w:rPr>
        <w:t>حق رهبر بر مردم و حق مردم بر رهبر</w:t>
      </w:r>
      <w:r w:rsidRPr="00D51F46">
        <w:rPr>
          <w:rFonts w:cs="B Nazanin" w:hint="cs"/>
          <w:rtl/>
        </w:rPr>
        <w:t xml:space="preserve"> است.</w:t>
      </w:r>
    </w:p>
    <w:p w:rsidR="00A3541C" w:rsidRPr="00D51F46" w:rsidRDefault="005A3EE3" w:rsidP="005A3EE3">
      <w:pPr>
        <w:rPr>
          <w:rFonts w:cs="B Nazanin"/>
          <w:rtl/>
        </w:rPr>
      </w:pPr>
      <w:r w:rsidRPr="00D51F46">
        <w:rPr>
          <w:rFonts w:cs="B Nazanin" w:hint="cs"/>
          <w:rtl/>
        </w:rPr>
        <w:t>اثرات</w:t>
      </w:r>
      <w:r w:rsidR="00CE03CC" w:rsidRPr="00D51F46">
        <w:rPr>
          <w:rFonts w:cs="B Nazanin" w:hint="cs"/>
          <w:rtl/>
        </w:rPr>
        <w:t xml:space="preserve"> م</w:t>
      </w:r>
      <w:r w:rsidR="0093438E" w:rsidRPr="00D51F46">
        <w:rPr>
          <w:rFonts w:cs="B Nazanin" w:hint="cs"/>
          <w:rtl/>
        </w:rPr>
        <w:t>ط</w:t>
      </w:r>
      <w:r w:rsidR="00CE03CC" w:rsidRPr="00D51F46">
        <w:rPr>
          <w:rFonts w:cs="B Nazanin" w:hint="cs"/>
          <w:rtl/>
        </w:rPr>
        <w:t>لوب اداء</w:t>
      </w:r>
      <w:r w:rsidR="00EC2B45" w:rsidRPr="00D51F46">
        <w:rPr>
          <w:rFonts w:cs="B Nazanin" w:hint="cs"/>
          <w:rtl/>
        </w:rPr>
        <w:t xml:space="preserve"> حقوق رهبری و مردم در قبال یکدیگر عبارتند از :</w:t>
      </w:r>
    </w:p>
    <w:p w:rsidR="00EC2B45" w:rsidRPr="00D51F46" w:rsidRDefault="00EC2B45" w:rsidP="00EC2B45">
      <w:pPr>
        <w:pStyle w:val="ListParagraph"/>
        <w:numPr>
          <w:ilvl w:val="0"/>
          <w:numId w:val="5"/>
        </w:numPr>
        <w:rPr>
          <w:rFonts w:cs="B Nazanin"/>
        </w:rPr>
      </w:pPr>
      <w:r w:rsidRPr="00D51F46">
        <w:rPr>
          <w:rFonts w:cs="B Nazanin" w:hint="cs"/>
          <w:rtl/>
        </w:rPr>
        <w:t>عزت یافتن حق در جامعه</w:t>
      </w:r>
    </w:p>
    <w:p w:rsidR="00EC2B45" w:rsidRPr="00D51F46" w:rsidRDefault="00EC2B45" w:rsidP="00EC2B45">
      <w:pPr>
        <w:pStyle w:val="ListParagraph"/>
        <w:numPr>
          <w:ilvl w:val="0"/>
          <w:numId w:val="5"/>
        </w:numPr>
        <w:rPr>
          <w:rFonts w:cs="B Nazanin"/>
        </w:rPr>
      </w:pPr>
      <w:r w:rsidRPr="00D51F46">
        <w:rPr>
          <w:rFonts w:cs="B Nazanin" w:hint="cs"/>
          <w:rtl/>
        </w:rPr>
        <w:t>پدیدار شدن راه های دین</w:t>
      </w:r>
    </w:p>
    <w:p w:rsidR="00EC2B45" w:rsidRPr="00D51F46" w:rsidRDefault="00EC2B45" w:rsidP="00EC2B45">
      <w:pPr>
        <w:pStyle w:val="ListParagraph"/>
        <w:numPr>
          <w:ilvl w:val="0"/>
          <w:numId w:val="5"/>
        </w:numPr>
        <w:rPr>
          <w:rFonts w:cs="B Nazanin"/>
        </w:rPr>
      </w:pPr>
      <w:r w:rsidRPr="00D51F46">
        <w:rPr>
          <w:rFonts w:cs="B Nazanin" w:hint="cs"/>
          <w:rtl/>
        </w:rPr>
        <w:t>برقراری عدالت</w:t>
      </w:r>
    </w:p>
    <w:p w:rsidR="00EC2B45" w:rsidRPr="00D51F46" w:rsidRDefault="00EC2B45" w:rsidP="00EC2B45">
      <w:pPr>
        <w:pStyle w:val="ListParagraph"/>
        <w:numPr>
          <w:ilvl w:val="0"/>
          <w:numId w:val="5"/>
        </w:numPr>
        <w:rPr>
          <w:rFonts w:cs="B Nazanin"/>
        </w:rPr>
      </w:pPr>
      <w:r w:rsidRPr="00D51F46">
        <w:rPr>
          <w:rFonts w:cs="B Nazanin" w:hint="cs"/>
          <w:rtl/>
        </w:rPr>
        <w:t>پایداری سنت پیامبر</w:t>
      </w:r>
    </w:p>
    <w:p w:rsidR="00EC2B45" w:rsidRPr="00D51F46" w:rsidRDefault="00EC2B45" w:rsidP="00EC2B45">
      <w:pPr>
        <w:pStyle w:val="ListParagraph"/>
        <w:numPr>
          <w:ilvl w:val="0"/>
          <w:numId w:val="5"/>
        </w:numPr>
        <w:rPr>
          <w:rFonts w:cs="B Nazanin"/>
        </w:rPr>
      </w:pPr>
      <w:r w:rsidRPr="00D51F46">
        <w:rPr>
          <w:rFonts w:cs="B Nazanin" w:hint="cs"/>
          <w:rtl/>
        </w:rPr>
        <w:t>اصلاح امور مردم</w:t>
      </w:r>
    </w:p>
    <w:p w:rsidR="00EC2B45" w:rsidRPr="00D51F46" w:rsidRDefault="00EC2B45" w:rsidP="00EC2B45">
      <w:pPr>
        <w:pStyle w:val="ListParagraph"/>
        <w:numPr>
          <w:ilvl w:val="0"/>
          <w:numId w:val="5"/>
        </w:numPr>
        <w:rPr>
          <w:rFonts w:cs="B Nazanin"/>
        </w:rPr>
      </w:pPr>
      <w:r w:rsidRPr="00D51F46">
        <w:rPr>
          <w:rFonts w:cs="B Nazanin" w:hint="cs"/>
          <w:rtl/>
        </w:rPr>
        <w:t>امیدواری ملت به تداوم و پایداری حکومت</w:t>
      </w:r>
    </w:p>
    <w:p w:rsidR="00EC2B45" w:rsidRPr="00D51F46" w:rsidRDefault="00EC2B45" w:rsidP="00EC2B45">
      <w:pPr>
        <w:pStyle w:val="ListParagraph"/>
        <w:numPr>
          <w:ilvl w:val="0"/>
          <w:numId w:val="5"/>
        </w:numPr>
        <w:rPr>
          <w:rFonts w:cs="B Nazanin"/>
        </w:rPr>
      </w:pPr>
      <w:r w:rsidRPr="00D51F46">
        <w:rPr>
          <w:rFonts w:cs="B Nazanin" w:hint="cs"/>
          <w:rtl/>
        </w:rPr>
        <w:t>ناامیدی دشمنان در رس</w:t>
      </w:r>
      <w:r w:rsidR="0019764A" w:rsidRPr="00D51F46">
        <w:rPr>
          <w:rFonts w:cs="B Nazanin" w:hint="cs"/>
          <w:rtl/>
        </w:rPr>
        <w:t>ی</w:t>
      </w:r>
      <w:r w:rsidRPr="00D51F46">
        <w:rPr>
          <w:rFonts w:cs="B Nazanin" w:hint="cs"/>
          <w:rtl/>
        </w:rPr>
        <w:t>دن به اهداف خود</w:t>
      </w:r>
    </w:p>
    <w:p w:rsidR="00EC2B45" w:rsidRPr="00D51F46" w:rsidRDefault="00EC2B45" w:rsidP="00EC2B45">
      <w:pPr>
        <w:rPr>
          <w:rFonts w:cs="B Nazanin"/>
          <w:rtl/>
        </w:rPr>
      </w:pPr>
      <w:r w:rsidRPr="00D51F46">
        <w:rPr>
          <w:rFonts w:cs="B Nazanin" w:hint="cs"/>
          <w:rtl/>
        </w:rPr>
        <w:t>عواقب عدم رعایت حقوق رهبر و مردم در جامعه اسلامی در قبال یکدیگر عبارتند از :</w:t>
      </w:r>
    </w:p>
    <w:p w:rsidR="00EC2B45" w:rsidRPr="00D51F46" w:rsidRDefault="00EC2B45" w:rsidP="00EC2B45">
      <w:pPr>
        <w:pStyle w:val="ListParagraph"/>
        <w:numPr>
          <w:ilvl w:val="0"/>
          <w:numId w:val="6"/>
        </w:numPr>
        <w:rPr>
          <w:rFonts w:cs="B Nazanin"/>
        </w:rPr>
      </w:pPr>
      <w:r w:rsidRPr="00D51F46">
        <w:rPr>
          <w:rFonts w:cs="B Nazanin" w:hint="cs"/>
          <w:rtl/>
        </w:rPr>
        <w:t>از بین رفتن اتحاد ملی</w:t>
      </w:r>
    </w:p>
    <w:p w:rsidR="00EC2B45" w:rsidRPr="00D51F46" w:rsidRDefault="00EC2B45" w:rsidP="00EC2B45">
      <w:pPr>
        <w:pStyle w:val="ListParagraph"/>
        <w:numPr>
          <w:ilvl w:val="0"/>
          <w:numId w:val="6"/>
        </w:numPr>
        <w:rPr>
          <w:rFonts w:cs="B Nazanin"/>
        </w:rPr>
      </w:pPr>
      <w:r w:rsidRPr="00D51F46">
        <w:rPr>
          <w:rFonts w:cs="B Nazanin" w:hint="cs"/>
          <w:rtl/>
        </w:rPr>
        <w:lastRenderedPageBreak/>
        <w:t>بالا گرفتن ظلم و ستم</w:t>
      </w:r>
    </w:p>
    <w:p w:rsidR="00EC2B45" w:rsidRPr="00D51F46" w:rsidRDefault="00EC2B45" w:rsidP="00EC2B45">
      <w:pPr>
        <w:pStyle w:val="ListParagraph"/>
        <w:numPr>
          <w:ilvl w:val="0"/>
          <w:numId w:val="6"/>
        </w:numPr>
        <w:rPr>
          <w:rFonts w:cs="B Nazanin"/>
        </w:rPr>
      </w:pPr>
      <w:r w:rsidRPr="00D51F46">
        <w:rPr>
          <w:rFonts w:cs="B Nazanin" w:hint="cs"/>
          <w:rtl/>
        </w:rPr>
        <w:t>افزایش نیرنگ و بدعت در دین</w:t>
      </w:r>
    </w:p>
    <w:p w:rsidR="00EC2B45" w:rsidRPr="00D51F46" w:rsidRDefault="00EC2B45" w:rsidP="00EC2B45">
      <w:pPr>
        <w:pStyle w:val="ListParagraph"/>
        <w:numPr>
          <w:ilvl w:val="0"/>
          <w:numId w:val="6"/>
        </w:numPr>
        <w:rPr>
          <w:rFonts w:cs="B Nazanin"/>
        </w:rPr>
      </w:pPr>
      <w:r w:rsidRPr="00D51F46">
        <w:rPr>
          <w:rFonts w:cs="B Nazanin" w:hint="cs"/>
          <w:rtl/>
        </w:rPr>
        <w:t>کمرنگ شدن سنت پیامبر</w:t>
      </w:r>
    </w:p>
    <w:p w:rsidR="00EC2B45" w:rsidRPr="00D51F46" w:rsidRDefault="00EC2B45" w:rsidP="00EC2B45">
      <w:pPr>
        <w:pStyle w:val="ListParagraph"/>
        <w:numPr>
          <w:ilvl w:val="0"/>
          <w:numId w:val="6"/>
        </w:numPr>
        <w:rPr>
          <w:rFonts w:cs="B Nazanin"/>
        </w:rPr>
      </w:pPr>
      <w:r w:rsidRPr="00D51F46">
        <w:rPr>
          <w:rFonts w:cs="B Nazanin" w:hint="cs"/>
          <w:rtl/>
        </w:rPr>
        <w:t>پیروی از هوا و هوس و ارجحیت یافتن منافع شخصی بر منافع اجتماعی</w:t>
      </w:r>
    </w:p>
    <w:p w:rsidR="00EC2B45" w:rsidRPr="00D51F46" w:rsidRDefault="00EC2B45" w:rsidP="00EC2B45">
      <w:pPr>
        <w:pStyle w:val="ListParagraph"/>
        <w:numPr>
          <w:ilvl w:val="0"/>
          <w:numId w:val="6"/>
        </w:numPr>
        <w:rPr>
          <w:rFonts w:cs="B Nazanin"/>
        </w:rPr>
      </w:pPr>
      <w:r w:rsidRPr="00D51F46">
        <w:rPr>
          <w:rFonts w:cs="B Nazanin" w:hint="cs"/>
          <w:rtl/>
        </w:rPr>
        <w:t>از بین رفتن تدریجی دین</w:t>
      </w:r>
    </w:p>
    <w:p w:rsidR="00EC2B45" w:rsidRPr="00D51F46" w:rsidRDefault="00EC2B45" w:rsidP="00EC2B45">
      <w:pPr>
        <w:pStyle w:val="ListParagraph"/>
        <w:numPr>
          <w:ilvl w:val="0"/>
          <w:numId w:val="6"/>
        </w:numPr>
        <w:rPr>
          <w:rFonts w:cs="B Nazanin"/>
        </w:rPr>
      </w:pPr>
      <w:r w:rsidRPr="00D51F46">
        <w:rPr>
          <w:rFonts w:cs="B Nazanin" w:hint="cs"/>
          <w:rtl/>
        </w:rPr>
        <w:t>افزایش مشکلات روحی</w:t>
      </w:r>
    </w:p>
    <w:p w:rsidR="00EC2B45" w:rsidRPr="00D51F46" w:rsidRDefault="00EC2B45" w:rsidP="00EC2B45">
      <w:pPr>
        <w:pStyle w:val="ListParagraph"/>
        <w:numPr>
          <w:ilvl w:val="0"/>
          <w:numId w:val="6"/>
        </w:numPr>
        <w:rPr>
          <w:rFonts w:cs="B Nazanin"/>
        </w:rPr>
      </w:pPr>
      <w:r w:rsidRPr="00D51F46">
        <w:rPr>
          <w:rFonts w:cs="B Nazanin" w:hint="cs"/>
          <w:rtl/>
        </w:rPr>
        <w:t>بی تفاوت شدن مردم و مسئولان نسبت به رواج بی عدالتی در جامعه</w:t>
      </w:r>
    </w:p>
    <w:p w:rsidR="00EC2B45" w:rsidRPr="00D51F46" w:rsidRDefault="00EC2B45" w:rsidP="00EC2B45">
      <w:pPr>
        <w:pStyle w:val="ListParagraph"/>
        <w:numPr>
          <w:ilvl w:val="0"/>
          <w:numId w:val="6"/>
        </w:numPr>
        <w:rPr>
          <w:rFonts w:cs="B Nazanin"/>
          <w:color w:val="C00000"/>
        </w:rPr>
      </w:pPr>
      <w:r w:rsidRPr="00D51F46">
        <w:rPr>
          <w:rFonts w:cs="B Nazanin" w:hint="cs"/>
          <w:color w:val="C00000"/>
          <w:rtl/>
        </w:rPr>
        <w:t>رواج فساد در جامعه</w:t>
      </w:r>
    </w:p>
    <w:p w:rsidR="00A17F2E" w:rsidRPr="00D51F46" w:rsidRDefault="00EC2B45" w:rsidP="00695BFB">
      <w:pPr>
        <w:pStyle w:val="ListParagraph"/>
        <w:numPr>
          <w:ilvl w:val="0"/>
          <w:numId w:val="6"/>
        </w:numPr>
        <w:rPr>
          <w:rFonts w:cs="B Nazanin"/>
          <w:rtl/>
        </w:rPr>
      </w:pPr>
      <w:r w:rsidRPr="00D51F46">
        <w:rPr>
          <w:rFonts w:cs="B Nazanin" w:hint="cs"/>
          <w:rtl/>
        </w:rPr>
        <w:t>خوار و زبون شدن افراد نیکوکار و به قدرت رسیدن افراد فاسد( مصداق کیفر الهی)</w:t>
      </w:r>
    </w:p>
    <w:p w:rsidR="00F53289" w:rsidRPr="00D51F46" w:rsidRDefault="00A17F2E" w:rsidP="00A17F2E">
      <w:pPr>
        <w:jc w:val="center"/>
        <w:rPr>
          <w:rFonts w:cs="B Nazanin"/>
          <w:b/>
          <w:bCs/>
          <w:color w:val="002060"/>
          <w:sz w:val="32"/>
          <w:szCs w:val="32"/>
          <w:rtl/>
        </w:rPr>
      </w:pPr>
      <w:r w:rsidRPr="00D51F46">
        <w:rPr>
          <w:rFonts w:cs="B Nazanin" w:hint="cs"/>
          <w:b/>
          <w:bCs/>
          <w:color w:val="002060"/>
          <w:sz w:val="32"/>
          <w:szCs w:val="32"/>
          <w:rtl/>
        </w:rPr>
        <w:t>فصل ششم</w:t>
      </w:r>
    </w:p>
    <w:p w:rsidR="00A17F2E" w:rsidRPr="00D51F46" w:rsidRDefault="00A17F2E" w:rsidP="00A17F2E">
      <w:pPr>
        <w:jc w:val="center"/>
        <w:rPr>
          <w:rFonts w:cs="B Nazanin"/>
          <w:b/>
          <w:bCs/>
          <w:color w:val="002060"/>
          <w:sz w:val="32"/>
          <w:szCs w:val="32"/>
          <w:rtl/>
        </w:rPr>
      </w:pPr>
      <w:r w:rsidRPr="00D51F46">
        <w:rPr>
          <w:rFonts w:cs="B Nazanin" w:hint="cs"/>
          <w:b/>
          <w:bCs/>
          <w:color w:val="002060"/>
          <w:sz w:val="32"/>
          <w:szCs w:val="32"/>
          <w:rtl/>
        </w:rPr>
        <w:t>ضرورت ها و ارزش ها</w:t>
      </w:r>
    </w:p>
    <w:p w:rsidR="00135ABC" w:rsidRPr="00D51F46" w:rsidRDefault="00762937" w:rsidP="00135ABC">
      <w:pPr>
        <w:rPr>
          <w:rFonts w:cs="B Nazanin"/>
          <w:rtl/>
        </w:rPr>
      </w:pPr>
      <w:r w:rsidRPr="00D51F46">
        <w:rPr>
          <w:rFonts w:cs="B Nazanin" w:hint="cs"/>
          <w:b/>
          <w:bCs/>
          <w:rtl/>
        </w:rPr>
        <w:t>حکمت 151- ضرورت آینده نگری</w:t>
      </w:r>
      <w:r w:rsidR="00135ABC" w:rsidRPr="00D51F46">
        <w:rPr>
          <w:rFonts w:cs="B Nazanin" w:hint="cs"/>
          <w:b/>
          <w:bCs/>
          <w:rtl/>
        </w:rPr>
        <w:t xml:space="preserve"> : </w:t>
      </w:r>
      <w:r w:rsidR="00135ABC" w:rsidRPr="00D51F46">
        <w:rPr>
          <w:rFonts w:cs="B Nazanin" w:hint="cs"/>
          <w:rtl/>
        </w:rPr>
        <w:t>هر کس را پایانی است، تلخ یا شیرین.</w:t>
      </w:r>
    </w:p>
    <w:p w:rsidR="00A17F2E" w:rsidRPr="00D51F46" w:rsidRDefault="00135ABC" w:rsidP="00A17F2E">
      <w:pPr>
        <w:rPr>
          <w:rFonts w:cs="B Nazanin"/>
          <w:rtl/>
        </w:rPr>
      </w:pPr>
      <w:r w:rsidRPr="00D51F46">
        <w:rPr>
          <w:rFonts w:cs="B Nazanin" w:hint="cs"/>
          <w:b/>
          <w:bCs/>
          <w:rtl/>
        </w:rPr>
        <w:t xml:space="preserve">خطبه 176- ضرورت اخلاق نیک : </w:t>
      </w:r>
      <w:r w:rsidR="00833D3B" w:rsidRPr="00D51F46">
        <w:rPr>
          <w:rFonts w:cs="B Nazanin" w:hint="cs"/>
          <w:rtl/>
        </w:rPr>
        <w:t xml:space="preserve"> با </w:t>
      </w:r>
      <w:r w:rsidR="00833D3B" w:rsidRPr="00D51F46">
        <w:rPr>
          <w:rFonts w:cs="B Nazanin" w:hint="cs"/>
          <w:color w:val="C00000"/>
          <w:rtl/>
        </w:rPr>
        <w:t>اخلاق نیک</w:t>
      </w:r>
      <w:r w:rsidR="00833D3B" w:rsidRPr="00D51F46">
        <w:rPr>
          <w:rFonts w:cs="B Nazanin" w:hint="cs"/>
          <w:rtl/>
        </w:rPr>
        <w:t xml:space="preserve"> می توان خدا، خلق خدا و هم خود را شاد کرد و موفق و سربلند شد.</w:t>
      </w:r>
    </w:p>
    <w:p w:rsidR="0025330C" w:rsidRPr="00D51F46" w:rsidRDefault="0025330C" w:rsidP="00A17F2E">
      <w:pPr>
        <w:rPr>
          <w:rFonts w:cs="B Nazanin"/>
          <w:rtl/>
        </w:rPr>
      </w:pPr>
      <w:r w:rsidRPr="00D51F46">
        <w:rPr>
          <w:rFonts w:cs="B Nazanin" w:hint="cs"/>
          <w:b/>
          <w:bCs/>
          <w:rtl/>
        </w:rPr>
        <w:t xml:space="preserve">خطبه 169- ضرورت اطاعت از رهبری : </w:t>
      </w:r>
      <w:r w:rsidRPr="00D51F46">
        <w:rPr>
          <w:rFonts w:cs="B Nazanin" w:hint="cs"/>
          <w:rtl/>
        </w:rPr>
        <w:t xml:space="preserve">در مدیریت برای حفظ یکپارچگی و انسجام گروه و سازمان اصل مهم </w:t>
      </w:r>
      <w:r w:rsidRPr="00D51F46">
        <w:rPr>
          <w:rFonts w:cs="B Nazanin" w:hint="cs"/>
          <w:color w:val="C00000"/>
          <w:rtl/>
        </w:rPr>
        <w:t>اطاعت از رهبری</w:t>
      </w:r>
      <w:r w:rsidRPr="00D51F46">
        <w:rPr>
          <w:rFonts w:cs="B Nazanin" w:hint="cs"/>
          <w:rtl/>
        </w:rPr>
        <w:t xml:space="preserve"> و اعتماد به او ضروری است.</w:t>
      </w:r>
    </w:p>
    <w:p w:rsidR="000A58DB" w:rsidRPr="00D51F46" w:rsidRDefault="00A30F56" w:rsidP="00A17F2E">
      <w:pPr>
        <w:rPr>
          <w:rFonts w:cs="B Nazanin"/>
          <w:rtl/>
        </w:rPr>
      </w:pPr>
      <w:r w:rsidRPr="00D51F46">
        <w:rPr>
          <w:rFonts w:cs="B Nazanin" w:hint="cs"/>
          <w:color w:val="C00000"/>
          <w:rtl/>
        </w:rPr>
        <w:t>تقوا</w:t>
      </w:r>
      <w:r w:rsidRPr="00D51F46">
        <w:rPr>
          <w:rFonts w:cs="B Nazanin" w:hint="cs"/>
          <w:rtl/>
        </w:rPr>
        <w:t xml:space="preserve"> دژی محکم و شکست ناپذیر است.</w:t>
      </w:r>
    </w:p>
    <w:p w:rsidR="00A30F56" w:rsidRPr="00D51F46" w:rsidRDefault="00F15697" w:rsidP="00A17F2E">
      <w:pPr>
        <w:rPr>
          <w:rFonts w:cs="B Nazanin"/>
          <w:rtl/>
        </w:rPr>
      </w:pPr>
      <w:r w:rsidRPr="00D51F46">
        <w:rPr>
          <w:rFonts w:cs="B Nazanin" w:hint="cs"/>
          <w:color w:val="C00000"/>
          <w:rtl/>
        </w:rPr>
        <w:t>خودبزرگ بینی و غرور</w:t>
      </w:r>
      <w:r w:rsidRPr="00D51F46">
        <w:rPr>
          <w:rFonts w:cs="B Nazanin" w:hint="cs"/>
          <w:rtl/>
        </w:rPr>
        <w:t>، مخالف راستی و آفت عقل است.</w:t>
      </w:r>
    </w:p>
    <w:p w:rsidR="00F15697" w:rsidRPr="00D51F46" w:rsidRDefault="00C723E2" w:rsidP="00A17F2E">
      <w:pPr>
        <w:rPr>
          <w:rFonts w:cs="B Nazanin"/>
          <w:rtl/>
        </w:rPr>
      </w:pPr>
      <w:r w:rsidRPr="00D51F46">
        <w:rPr>
          <w:rFonts w:cs="B Nazanin" w:hint="cs"/>
          <w:b/>
          <w:bCs/>
          <w:rtl/>
        </w:rPr>
        <w:t>نامه 13- ضرورت رعایت سلسله</w:t>
      </w:r>
      <w:r w:rsidR="00BB7E96" w:rsidRPr="00D51F46">
        <w:rPr>
          <w:rFonts w:cs="B Nazanin" w:hint="cs"/>
          <w:b/>
          <w:bCs/>
          <w:rtl/>
        </w:rPr>
        <w:t xml:space="preserve"> مراتب فرماندهی : </w:t>
      </w:r>
      <w:r w:rsidR="00316456" w:rsidRPr="00D51F46">
        <w:rPr>
          <w:rFonts w:cs="B Nazanin" w:hint="cs"/>
          <w:rtl/>
        </w:rPr>
        <w:t>من مالک اشتر پسر حارث را بر شما و سپاهیانی که تحت امر شما هستند فرماندهی دادم. گفته او را بشنوید و از فرمان او اطاعت کنید.</w:t>
      </w:r>
    </w:p>
    <w:p w:rsidR="00A97EA1" w:rsidRPr="00D51F46" w:rsidRDefault="00D57B41" w:rsidP="00A17F2E">
      <w:pPr>
        <w:rPr>
          <w:rFonts w:cs="B Nazanin"/>
          <w:rtl/>
        </w:rPr>
      </w:pPr>
      <w:r w:rsidRPr="00D51F46">
        <w:rPr>
          <w:rFonts w:cs="B Nazanin" w:hint="cs"/>
          <w:b/>
          <w:bCs/>
          <w:rtl/>
        </w:rPr>
        <w:t xml:space="preserve">حکمت337- ضرورت عمل گرایی : </w:t>
      </w:r>
      <w:r w:rsidRPr="00D51F46">
        <w:rPr>
          <w:rFonts w:cs="B Nazanin" w:hint="cs"/>
          <w:rtl/>
        </w:rPr>
        <w:t xml:space="preserve"> </w:t>
      </w:r>
      <w:r w:rsidRPr="00D51F46">
        <w:rPr>
          <w:rFonts w:cs="B Nazanin" w:hint="cs"/>
          <w:color w:val="C00000"/>
          <w:rtl/>
        </w:rPr>
        <w:t>دعوت ک</w:t>
      </w:r>
      <w:r w:rsidR="00136DD3" w:rsidRPr="00D51F46">
        <w:rPr>
          <w:rFonts w:cs="B Nazanin" w:hint="cs"/>
          <w:color w:val="C00000"/>
          <w:rtl/>
        </w:rPr>
        <w:t>ننده بدون عمل</w:t>
      </w:r>
      <w:r w:rsidR="00136DD3" w:rsidRPr="00D51F46">
        <w:rPr>
          <w:rFonts w:cs="B Nazanin" w:hint="cs"/>
          <w:rtl/>
        </w:rPr>
        <w:t>، چون تیر انداز بدو</w:t>
      </w:r>
      <w:r w:rsidRPr="00D51F46">
        <w:rPr>
          <w:rFonts w:cs="B Nazanin" w:hint="cs"/>
          <w:rtl/>
        </w:rPr>
        <w:t>ن کمان است.</w:t>
      </w:r>
    </w:p>
    <w:p w:rsidR="00136DD3" w:rsidRPr="00D51F46" w:rsidRDefault="00B115CA" w:rsidP="00A17F2E">
      <w:pPr>
        <w:rPr>
          <w:rFonts w:cs="B Nazanin"/>
          <w:rtl/>
        </w:rPr>
      </w:pPr>
      <w:r w:rsidRPr="00D51F46">
        <w:rPr>
          <w:rFonts w:cs="B Nazanin" w:hint="cs"/>
          <w:rtl/>
        </w:rPr>
        <w:t>لازمه رسیدن به هر هدفی</w:t>
      </w:r>
      <w:r w:rsidRPr="00D51F46">
        <w:rPr>
          <w:rFonts w:cs="B Nazanin" w:hint="cs"/>
          <w:color w:val="C00000"/>
          <w:rtl/>
        </w:rPr>
        <w:t xml:space="preserve"> استقامت</w:t>
      </w:r>
      <w:r w:rsidRPr="00D51F46">
        <w:rPr>
          <w:rFonts w:cs="B Nazanin" w:hint="cs"/>
          <w:rtl/>
        </w:rPr>
        <w:t xml:space="preserve"> است.</w:t>
      </w:r>
    </w:p>
    <w:p w:rsidR="00B115CA" w:rsidRPr="00D51F46" w:rsidRDefault="00F516C4" w:rsidP="00A17F2E">
      <w:pPr>
        <w:rPr>
          <w:rFonts w:cs="B Nazanin"/>
          <w:b/>
          <w:bCs/>
          <w:rtl/>
        </w:rPr>
      </w:pPr>
      <w:r w:rsidRPr="00D51F46">
        <w:rPr>
          <w:rFonts w:cs="B Nazanin" w:hint="cs"/>
          <w:b/>
          <w:bCs/>
          <w:rtl/>
        </w:rPr>
        <w:t>اعتقادات مدیر اسلامی :</w:t>
      </w:r>
    </w:p>
    <w:p w:rsidR="00D57B41" w:rsidRPr="00D51F46" w:rsidRDefault="00B51B09" w:rsidP="00B51B09">
      <w:pPr>
        <w:pStyle w:val="ListParagraph"/>
        <w:numPr>
          <w:ilvl w:val="0"/>
          <w:numId w:val="7"/>
        </w:numPr>
        <w:rPr>
          <w:rFonts w:cs="B Nazanin"/>
        </w:rPr>
      </w:pPr>
      <w:r w:rsidRPr="00D51F46">
        <w:rPr>
          <w:rFonts w:cs="B Nazanin" w:hint="cs"/>
          <w:rtl/>
        </w:rPr>
        <w:lastRenderedPageBreak/>
        <w:t>نظام هستی ناشی از اراده خداوند است ( توحید)</w:t>
      </w:r>
    </w:p>
    <w:p w:rsidR="00B51B09" w:rsidRPr="00D51F46" w:rsidRDefault="00B51B09" w:rsidP="00B51B09">
      <w:pPr>
        <w:pStyle w:val="ListParagraph"/>
        <w:numPr>
          <w:ilvl w:val="0"/>
          <w:numId w:val="7"/>
        </w:numPr>
        <w:rPr>
          <w:rFonts w:cs="B Nazanin"/>
        </w:rPr>
      </w:pPr>
      <w:r w:rsidRPr="00D51F46">
        <w:rPr>
          <w:rFonts w:cs="B Nazanin" w:hint="cs"/>
          <w:rtl/>
        </w:rPr>
        <w:t>مبنای حرکت بشر در جهان، عقل و وحی است ( نبوت و امامت)</w:t>
      </w:r>
    </w:p>
    <w:p w:rsidR="00072A53" w:rsidRPr="00D51F46" w:rsidRDefault="00527F45" w:rsidP="000D4543">
      <w:pPr>
        <w:pStyle w:val="ListParagraph"/>
        <w:numPr>
          <w:ilvl w:val="0"/>
          <w:numId w:val="7"/>
        </w:numPr>
        <w:rPr>
          <w:rFonts w:cs="B Nazanin"/>
          <w:color w:val="C00000"/>
          <w:rtl/>
        </w:rPr>
      </w:pPr>
      <w:r w:rsidRPr="00D51F46">
        <w:rPr>
          <w:rFonts w:cs="B Nazanin" w:hint="cs"/>
          <w:color w:val="C00000"/>
          <w:rtl/>
        </w:rPr>
        <w:t xml:space="preserve"> نظام تنبیه و تشویق وجود دارد ( عدل و معاد)</w:t>
      </w:r>
    </w:p>
    <w:p w:rsidR="00762937" w:rsidRPr="00D51F46" w:rsidRDefault="000D4543" w:rsidP="00A17F2E">
      <w:pPr>
        <w:rPr>
          <w:rFonts w:cs="B Nazanin"/>
          <w:rtl/>
        </w:rPr>
      </w:pPr>
      <w:r w:rsidRPr="00D51F46">
        <w:rPr>
          <w:rFonts w:cs="B Nazanin" w:hint="cs"/>
          <w:rtl/>
        </w:rPr>
        <w:t xml:space="preserve"> رکن اصلی هر سازمان </w:t>
      </w:r>
      <w:r w:rsidRPr="00D51F46">
        <w:rPr>
          <w:rFonts w:cs="B Nazanin" w:hint="cs"/>
          <w:color w:val="C00000"/>
          <w:rtl/>
        </w:rPr>
        <w:t>انسان ها</w:t>
      </w:r>
      <w:r w:rsidRPr="00D51F46">
        <w:rPr>
          <w:rFonts w:cs="B Nazanin" w:hint="cs"/>
          <w:rtl/>
        </w:rPr>
        <w:t xml:space="preserve"> هستند.</w:t>
      </w:r>
    </w:p>
    <w:p w:rsidR="000D4543" w:rsidRPr="00D51F46" w:rsidRDefault="001B7921" w:rsidP="00A17F2E">
      <w:pPr>
        <w:rPr>
          <w:rFonts w:cs="B Nazanin"/>
          <w:rtl/>
        </w:rPr>
      </w:pPr>
      <w:r w:rsidRPr="00D51F46">
        <w:rPr>
          <w:rFonts w:cs="B Nazanin" w:hint="cs"/>
          <w:rtl/>
        </w:rPr>
        <w:t>استفاده به موقع از فرصت ها رمز موفقیت و پیروزی مدیران است.</w:t>
      </w:r>
    </w:p>
    <w:p w:rsidR="001B7921" w:rsidRPr="00D51F46" w:rsidRDefault="00A56E86" w:rsidP="00A17F2E">
      <w:pPr>
        <w:rPr>
          <w:rFonts w:cs="B Nazanin"/>
          <w:rtl/>
        </w:rPr>
      </w:pPr>
      <w:r w:rsidRPr="00D51F46">
        <w:rPr>
          <w:rFonts w:cs="B Nazanin" w:hint="cs"/>
          <w:rtl/>
        </w:rPr>
        <w:t xml:space="preserve">ترسناک ترین تنهایی، </w:t>
      </w:r>
      <w:r w:rsidRPr="00D51F46">
        <w:rPr>
          <w:rFonts w:cs="B Nazanin" w:hint="cs"/>
          <w:color w:val="C00000"/>
          <w:rtl/>
        </w:rPr>
        <w:t>خود پسندی</w:t>
      </w:r>
      <w:r w:rsidRPr="00D51F46">
        <w:rPr>
          <w:rFonts w:cs="B Nazanin" w:hint="cs"/>
          <w:rtl/>
        </w:rPr>
        <w:t xml:space="preserve"> است و گرامی ترین ارزش خانوادگی، </w:t>
      </w:r>
      <w:r w:rsidRPr="00D51F46">
        <w:rPr>
          <w:rFonts w:cs="B Nazanin" w:hint="cs"/>
          <w:color w:val="C00000"/>
          <w:rtl/>
        </w:rPr>
        <w:t>اخلاق نیکوست</w:t>
      </w:r>
      <w:r w:rsidRPr="00D51F46">
        <w:rPr>
          <w:rFonts w:cs="B Nazanin" w:hint="cs"/>
          <w:rtl/>
        </w:rPr>
        <w:t>.</w:t>
      </w:r>
    </w:p>
    <w:p w:rsidR="00906113" w:rsidRPr="00D51F46" w:rsidRDefault="00242C8C" w:rsidP="00A17F2E">
      <w:pPr>
        <w:rPr>
          <w:rFonts w:cs="B Nazanin"/>
          <w:rtl/>
        </w:rPr>
      </w:pPr>
      <w:r w:rsidRPr="00D51F46">
        <w:rPr>
          <w:rFonts w:cs="B Nazanin" w:hint="cs"/>
          <w:rtl/>
        </w:rPr>
        <w:t xml:space="preserve">ارزشمندترین بی نیازی، عقل </w:t>
      </w:r>
      <w:r w:rsidR="00F92C7E" w:rsidRPr="00D51F46">
        <w:rPr>
          <w:rFonts w:cs="B Nazanin" w:hint="cs"/>
          <w:rtl/>
        </w:rPr>
        <w:t>است و بزرگترین فقر، بی خردی است ( حکمت38)</w:t>
      </w:r>
    </w:p>
    <w:p w:rsidR="00F92C7E" w:rsidRPr="00D51F46" w:rsidRDefault="00F92C7E" w:rsidP="00F92C7E">
      <w:pPr>
        <w:rPr>
          <w:rFonts w:cs="B Nazanin"/>
          <w:rtl/>
        </w:rPr>
      </w:pPr>
      <w:r w:rsidRPr="00D51F46">
        <w:rPr>
          <w:rFonts w:cs="B Nazanin" w:hint="cs"/>
          <w:rtl/>
        </w:rPr>
        <w:t>بخشندگی نگهدارنده آبروست (حکمت211)</w:t>
      </w:r>
    </w:p>
    <w:p w:rsidR="00F92C7E" w:rsidRPr="00D51F46" w:rsidRDefault="00807F11" w:rsidP="00F92C7E">
      <w:pPr>
        <w:rPr>
          <w:rFonts w:cs="B Nazanin"/>
          <w:rtl/>
        </w:rPr>
      </w:pPr>
      <w:r w:rsidRPr="00D51F46">
        <w:rPr>
          <w:rFonts w:cs="B Nazanin" w:hint="cs"/>
          <w:rtl/>
        </w:rPr>
        <w:t xml:space="preserve">موفقیت در کارها سه رکن دارد </w:t>
      </w:r>
      <w:r w:rsidRPr="00D51F46">
        <w:rPr>
          <w:rFonts w:cs="B Nazanin" w:hint="cs"/>
          <w:color w:val="C00000"/>
          <w:rtl/>
        </w:rPr>
        <w:t>علاقه، استعداد  و پشتکار</w:t>
      </w:r>
      <w:r w:rsidRPr="00D51F46">
        <w:rPr>
          <w:rFonts w:cs="B Nazanin" w:hint="cs"/>
          <w:rtl/>
        </w:rPr>
        <w:t>.</w:t>
      </w:r>
    </w:p>
    <w:p w:rsidR="00E859B9" w:rsidRPr="00D51F46" w:rsidRDefault="006C7DE3" w:rsidP="00F92C7E">
      <w:pPr>
        <w:rPr>
          <w:rFonts w:cs="B Nazanin"/>
          <w:rtl/>
        </w:rPr>
      </w:pPr>
      <w:r w:rsidRPr="00D51F46">
        <w:rPr>
          <w:rFonts w:cs="B Nazanin" w:hint="cs"/>
          <w:rtl/>
        </w:rPr>
        <w:t>در نظر داشتن خدا در امور،</w:t>
      </w:r>
      <w:r w:rsidR="00E02515" w:rsidRPr="00D51F46">
        <w:rPr>
          <w:rFonts w:cs="B Nazanin" w:hint="cs"/>
          <w:rtl/>
        </w:rPr>
        <w:t xml:space="preserve"> بهترین مرجع کنترل درونی (</w:t>
      </w:r>
      <w:r w:rsidR="00E02515" w:rsidRPr="00D51F46">
        <w:rPr>
          <w:rFonts w:cs="B Nazanin" w:hint="cs"/>
          <w:color w:val="C00000"/>
          <w:rtl/>
        </w:rPr>
        <w:t>خودکنترلی</w:t>
      </w:r>
      <w:r w:rsidR="00E02515" w:rsidRPr="00D51F46">
        <w:rPr>
          <w:rFonts w:cs="B Nazanin" w:hint="cs"/>
          <w:rtl/>
        </w:rPr>
        <w:t>) است.</w:t>
      </w:r>
    </w:p>
    <w:p w:rsidR="00596DBE" w:rsidRPr="00D51F46" w:rsidRDefault="004B08BF" w:rsidP="004B08BF">
      <w:pPr>
        <w:jc w:val="center"/>
        <w:rPr>
          <w:rFonts w:cs="B Nazanin"/>
          <w:b/>
          <w:bCs/>
          <w:color w:val="002060"/>
          <w:sz w:val="32"/>
          <w:szCs w:val="32"/>
          <w:rtl/>
        </w:rPr>
      </w:pPr>
      <w:r w:rsidRPr="00D51F46">
        <w:rPr>
          <w:rFonts w:cs="B Nazanin" w:hint="cs"/>
          <w:b/>
          <w:bCs/>
          <w:color w:val="002060"/>
          <w:sz w:val="32"/>
          <w:szCs w:val="32"/>
          <w:rtl/>
        </w:rPr>
        <w:t>فصل هفتم</w:t>
      </w:r>
    </w:p>
    <w:p w:rsidR="004B08BF" w:rsidRPr="00D51F46" w:rsidRDefault="004B08BF" w:rsidP="004B08BF">
      <w:pPr>
        <w:jc w:val="center"/>
        <w:rPr>
          <w:rFonts w:cs="B Nazanin"/>
          <w:b/>
          <w:bCs/>
          <w:color w:val="002060"/>
          <w:sz w:val="32"/>
          <w:szCs w:val="32"/>
          <w:rtl/>
        </w:rPr>
      </w:pPr>
      <w:r w:rsidRPr="00D51F46">
        <w:rPr>
          <w:rFonts w:cs="B Nazanin" w:hint="cs"/>
          <w:b/>
          <w:bCs/>
          <w:color w:val="002060"/>
          <w:sz w:val="32"/>
          <w:szCs w:val="32"/>
          <w:rtl/>
        </w:rPr>
        <w:t>بخش اول</w:t>
      </w:r>
    </w:p>
    <w:p w:rsidR="004B08BF" w:rsidRPr="00D51F46" w:rsidRDefault="004B08BF" w:rsidP="007A67AE">
      <w:pPr>
        <w:jc w:val="center"/>
        <w:rPr>
          <w:rFonts w:cs="B Nazanin"/>
          <w:b/>
          <w:bCs/>
          <w:color w:val="002060"/>
          <w:sz w:val="32"/>
          <w:szCs w:val="32"/>
          <w:rtl/>
        </w:rPr>
      </w:pPr>
      <w:r w:rsidRPr="00D51F46">
        <w:rPr>
          <w:rFonts w:cs="B Nazanin" w:hint="cs"/>
          <w:b/>
          <w:bCs/>
          <w:color w:val="002060"/>
          <w:sz w:val="32"/>
          <w:szCs w:val="32"/>
          <w:rtl/>
        </w:rPr>
        <w:t>اخلاق اجتماعی و سیاسی مدیر</w:t>
      </w:r>
    </w:p>
    <w:p w:rsidR="00EC2B45" w:rsidRPr="00D51F46" w:rsidRDefault="007A67AE" w:rsidP="00F73DE0">
      <w:pPr>
        <w:rPr>
          <w:rFonts w:cs="B Nazanin"/>
          <w:rtl/>
        </w:rPr>
      </w:pPr>
      <w:r w:rsidRPr="00D51F46">
        <w:rPr>
          <w:rFonts w:cs="B Nazanin" w:hint="cs"/>
          <w:rtl/>
        </w:rPr>
        <w:t>یکی از مهمترین عناصر جذب انسان ها رعایت اخلاق است. ارتبا</w:t>
      </w:r>
      <w:r w:rsidR="009A6BB3" w:rsidRPr="00D51F46">
        <w:rPr>
          <w:rFonts w:cs="B Nazanin" w:hint="cs"/>
          <w:rtl/>
        </w:rPr>
        <w:t>ط</w:t>
      </w:r>
      <w:r w:rsidRPr="00D51F46">
        <w:rPr>
          <w:rFonts w:cs="B Nazanin" w:hint="cs"/>
          <w:rtl/>
        </w:rPr>
        <w:t xml:space="preserve"> با مردم مهمترین مهارت هر مدیر در سطح جامعه و سازمان است.</w:t>
      </w:r>
    </w:p>
    <w:p w:rsidR="00F73DE0" w:rsidRPr="00D51F46" w:rsidRDefault="00F73DE0" w:rsidP="00F73DE0">
      <w:pPr>
        <w:rPr>
          <w:rFonts w:cs="B Nazanin"/>
          <w:b/>
          <w:bCs/>
          <w:rtl/>
        </w:rPr>
      </w:pPr>
      <w:r w:rsidRPr="00D51F46">
        <w:rPr>
          <w:rFonts w:cs="B Nazanin" w:hint="cs"/>
          <w:b/>
          <w:bCs/>
          <w:rtl/>
        </w:rPr>
        <w:t>علل سقوط جامعه</w:t>
      </w:r>
    </w:p>
    <w:p w:rsidR="00F73DE0" w:rsidRPr="00D51F46" w:rsidRDefault="00F73DE0" w:rsidP="00F73DE0">
      <w:pPr>
        <w:pStyle w:val="ListParagraph"/>
        <w:numPr>
          <w:ilvl w:val="0"/>
          <w:numId w:val="8"/>
        </w:numPr>
        <w:rPr>
          <w:rFonts w:cs="B Nazanin"/>
        </w:rPr>
      </w:pPr>
      <w:r w:rsidRPr="00D51F46">
        <w:rPr>
          <w:rFonts w:cs="B Nazanin" w:hint="cs"/>
          <w:rtl/>
        </w:rPr>
        <w:t>اخلاق پست زمامداران</w:t>
      </w:r>
    </w:p>
    <w:p w:rsidR="00F73DE0" w:rsidRPr="00D51F46" w:rsidRDefault="00F73DE0" w:rsidP="00F73DE0">
      <w:pPr>
        <w:pStyle w:val="ListParagraph"/>
        <w:numPr>
          <w:ilvl w:val="0"/>
          <w:numId w:val="8"/>
        </w:numPr>
        <w:rPr>
          <w:rFonts w:cs="B Nazanin"/>
        </w:rPr>
      </w:pPr>
      <w:r w:rsidRPr="00D51F46">
        <w:rPr>
          <w:rFonts w:cs="B Nazanin" w:hint="cs"/>
          <w:rtl/>
        </w:rPr>
        <w:t>اختلاف و پراکندگی میان افراد</w:t>
      </w:r>
    </w:p>
    <w:p w:rsidR="00F73DE0" w:rsidRPr="00D51F46" w:rsidRDefault="00F73DE0" w:rsidP="00F73DE0">
      <w:pPr>
        <w:pStyle w:val="ListParagraph"/>
        <w:numPr>
          <w:ilvl w:val="0"/>
          <w:numId w:val="8"/>
        </w:numPr>
        <w:rPr>
          <w:rFonts w:cs="B Nazanin"/>
        </w:rPr>
      </w:pPr>
      <w:r w:rsidRPr="00D51F46">
        <w:rPr>
          <w:rFonts w:cs="B Nazanin" w:hint="cs"/>
          <w:rtl/>
        </w:rPr>
        <w:t>نفاق و دورویی</w:t>
      </w:r>
    </w:p>
    <w:p w:rsidR="00F73DE0" w:rsidRPr="00D51F46" w:rsidRDefault="00F73DE0" w:rsidP="00F73DE0">
      <w:pPr>
        <w:pStyle w:val="ListParagraph"/>
        <w:numPr>
          <w:ilvl w:val="0"/>
          <w:numId w:val="8"/>
        </w:numPr>
        <w:rPr>
          <w:rFonts w:cs="B Nazanin"/>
        </w:rPr>
      </w:pPr>
      <w:r w:rsidRPr="00D51F46">
        <w:rPr>
          <w:rFonts w:cs="B Nazanin" w:hint="cs"/>
          <w:rtl/>
        </w:rPr>
        <w:t>ضعف در دین و ایمان</w:t>
      </w:r>
    </w:p>
    <w:p w:rsidR="00F73DE0" w:rsidRPr="00D51F46" w:rsidRDefault="00F73DE0" w:rsidP="00F73DE0">
      <w:pPr>
        <w:rPr>
          <w:rFonts w:cs="B Nazanin"/>
          <w:b/>
          <w:bCs/>
          <w:rtl/>
        </w:rPr>
      </w:pPr>
      <w:r w:rsidRPr="00D51F46">
        <w:rPr>
          <w:rFonts w:cs="B Nazanin" w:hint="cs"/>
          <w:b/>
          <w:bCs/>
          <w:rtl/>
        </w:rPr>
        <w:t>علل تضعیف جامعه</w:t>
      </w:r>
    </w:p>
    <w:p w:rsidR="00F73DE0" w:rsidRPr="00D51F46" w:rsidRDefault="00F73DE0" w:rsidP="00F73DE0">
      <w:pPr>
        <w:pStyle w:val="ListParagraph"/>
        <w:numPr>
          <w:ilvl w:val="0"/>
          <w:numId w:val="9"/>
        </w:numPr>
        <w:rPr>
          <w:rFonts w:cs="B Nazanin"/>
        </w:rPr>
      </w:pPr>
      <w:r w:rsidRPr="00D51F46">
        <w:rPr>
          <w:rFonts w:cs="B Nazanin" w:hint="cs"/>
          <w:rtl/>
        </w:rPr>
        <w:t>کمرنگ شدن نیکی و خیر و افزایش شر و بدی</w:t>
      </w:r>
    </w:p>
    <w:p w:rsidR="00F73DE0" w:rsidRPr="00D51F46" w:rsidRDefault="00F73DE0" w:rsidP="00F73DE0">
      <w:pPr>
        <w:pStyle w:val="ListParagraph"/>
        <w:numPr>
          <w:ilvl w:val="0"/>
          <w:numId w:val="9"/>
        </w:numPr>
        <w:rPr>
          <w:rFonts w:cs="B Nazanin"/>
        </w:rPr>
      </w:pPr>
      <w:r w:rsidRPr="00D51F46">
        <w:rPr>
          <w:rFonts w:cs="B Nazanin" w:hint="cs"/>
          <w:rtl/>
        </w:rPr>
        <w:lastRenderedPageBreak/>
        <w:t>پررنگ شدن مکر و فریب شیطان</w:t>
      </w:r>
    </w:p>
    <w:p w:rsidR="00F73DE0" w:rsidRPr="00D51F46" w:rsidRDefault="00F73DE0" w:rsidP="00F73DE0">
      <w:pPr>
        <w:pStyle w:val="ListParagraph"/>
        <w:numPr>
          <w:ilvl w:val="0"/>
          <w:numId w:val="9"/>
        </w:numPr>
        <w:rPr>
          <w:rFonts w:cs="B Nazanin"/>
        </w:rPr>
      </w:pPr>
      <w:r w:rsidRPr="00D51F46">
        <w:rPr>
          <w:rFonts w:cs="B Nazanin" w:hint="cs"/>
          <w:rtl/>
        </w:rPr>
        <w:t>عدم شکرگزاری و کفران نعمت های خداوندی</w:t>
      </w:r>
    </w:p>
    <w:p w:rsidR="00F73DE0" w:rsidRPr="00D51F46" w:rsidRDefault="00F73DE0" w:rsidP="00F73DE0">
      <w:pPr>
        <w:pStyle w:val="ListParagraph"/>
        <w:numPr>
          <w:ilvl w:val="0"/>
          <w:numId w:val="9"/>
        </w:numPr>
        <w:rPr>
          <w:rFonts w:cs="B Nazanin"/>
        </w:rPr>
      </w:pPr>
      <w:r w:rsidRPr="00D51F46">
        <w:rPr>
          <w:rFonts w:cs="B Nazanin" w:hint="cs"/>
          <w:rtl/>
        </w:rPr>
        <w:t>دوری از خدا و توجه به ظواهر دنیا</w:t>
      </w:r>
    </w:p>
    <w:p w:rsidR="00F73DE0" w:rsidRPr="00D51F46" w:rsidRDefault="00F73DE0" w:rsidP="00F73DE0">
      <w:pPr>
        <w:pStyle w:val="ListParagraph"/>
        <w:numPr>
          <w:ilvl w:val="0"/>
          <w:numId w:val="9"/>
        </w:numPr>
        <w:rPr>
          <w:rFonts w:cs="B Nazanin"/>
        </w:rPr>
      </w:pPr>
      <w:r w:rsidRPr="00D51F46">
        <w:rPr>
          <w:rFonts w:cs="B Nazanin" w:hint="cs"/>
          <w:rtl/>
        </w:rPr>
        <w:t>اجتناب از امر به معروف و نهی از منکر</w:t>
      </w:r>
    </w:p>
    <w:p w:rsidR="00F73DE0" w:rsidRPr="00D51F46" w:rsidRDefault="00F264E5" w:rsidP="00F264E5">
      <w:pPr>
        <w:rPr>
          <w:rFonts w:cs="B Nazanin"/>
          <w:rtl/>
        </w:rPr>
      </w:pPr>
      <w:r w:rsidRPr="00D51F46">
        <w:rPr>
          <w:rFonts w:cs="B Nazanin" w:hint="cs"/>
          <w:b/>
          <w:bCs/>
          <w:rtl/>
        </w:rPr>
        <w:t>ضرورت عمل گرایی :</w:t>
      </w:r>
      <w:r w:rsidRPr="00D51F46">
        <w:rPr>
          <w:rFonts w:cs="B Nazanin" w:hint="cs"/>
          <w:rtl/>
        </w:rPr>
        <w:t xml:space="preserve"> کسی که کردارش او را به جایی نرساند، افتخارات خاندانش او را به جایی نخواهد رساند.</w:t>
      </w:r>
    </w:p>
    <w:p w:rsidR="00F264E5" w:rsidRPr="00D51F46" w:rsidRDefault="00A53E2A" w:rsidP="00A53E2A">
      <w:pPr>
        <w:rPr>
          <w:rFonts w:cs="B Nazanin"/>
          <w:b/>
          <w:bCs/>
          <w:rtl/>
        </w:rPr>
      </w:pPr>
      <w:r w:rsidRPr="00D51F46">
        <w:rPr>
          <w:rFonts w:cs="B Nazanin" w:hint="cs"/>
          <w:b/>
          <w:bCs/>
          <w:rtl/>
        </w:rPr>
        <w:t>حکمت 252- عوامل مؤثر</w:t>
      </w:r>
      <w:r w:rsidR="008A32C3" w:rsidRPr="00D51F46">
        <w:rPr>
          <w:rFonts w:cs="B Nazanin" w:hint="cs"/>
          <w:b/>
          <w:bCs/>
          <w:rtl/>
        </w:rPr>
        <w:t xml:space="preserve"> در امنیت اجتماعی</w:t>
      </w:r>
    </w:p>
    <w:p w:rsidR="00F264E5" w:rsidRPr="00D51F46" w:rsidRDefault="00084B1E" w:rsidP="00F264E5">
      <w:pPr>
        <w:rPr>
          <w:rFonts w:cs="B Nazanin"/>
          <w:rtl/>
        </w:rPr>
      </w:pPr>
      <w:r w:rsidRPr="00D51F46">
        <w:rPr>
          <w:rFonts w:cs="B Nazanin" w:hint="cs"/>
          <w:rtl/>
        </w:rPr>
        <w:t>خدا ایمان را برای پاکسازی دل از شرک، نماز را برای پاک بودن از کبر و خودپسندی، زکات را عامل فزونی روزی، روزه را برای آزمودن اخلاص بندگان،</w:t>
      </w:r>
      <w:r w:rsidR="00DC40C9" w:rsidRPr="00D51F46">
        <w:rPr>
          <w:rFonts w:cs="B Nazanin" w:hint="cs"/>
          <w:rtl/>
        </w:rPr>
        <w:t xml:space="preserve"> </w:t>
      </w:r>
      <w:r w:rsidRPr="00D51F46">
        <w:rPr>
          <w:rFonts w:cs="B Nazanin" w:hint="cs"/>
          <w:rtl/>
        </w:rPr>
        <w:t>حج را برای نزدیکی و همبستگی مسلمانان،</w:t>
      </w:r>
      <w:r w:rsidR="00073AED" w:rsidRPr="00D51F46">
        <w:rPr>
          <w:rFonts w:cs="B Nazanin" w:hint="cs"/>
          <w:rtl/>
        </w:rPr>
        <w:t xml:space="preserve"> </w:t>
      </w:r>
      <w:r w:rsidRPr="00D51F46">
        <w:rPr>
          <w:rFonts w:cs="B Nazanin" w:hint="cs"/>
          <w:rtl/>
        </w:rPr>
        <w:t>جهاد را برای عزت اسلام،</w:t>
      </w:r>
      <w:r w:rsidR="00073AED" w:rsidRPr="00D51F46">
        <w:rPr>
          <w:rFonts w:cs="B Nazanin" w:hint="cs"/>
          <w:rtl/>
        </w:rPr>
        <w:t xml:space="preserve"> </w:t>
      </w:r>
      <w:r w:rsidRPr="00D51F46">
        <w:rPr>
          <w:rFonts w:cs="B Nazanin" w:hint="cs"/>
          <w:rtl/>
        </w:rPr>
        <w:t xml:space="preserve">امربه معروف را برای اصلاح توده های ناآگاه، نهی از منکر را برای بازداشتن </w:t>
      </w:r>
      <w:r w:rsidR="008C4ED9" w:rsidRPr="00D51F46">
        <w:rPr>
          <w:rFonts w:cs="B Nazanin" w:hint="cs"/>
          <w:rtl/>
        </w:rPr>
        <w:t>ب</w:t>
      </w:r>
      <w:r w:rsidRPr="00D51F46">
        <w:rPr>
          <w:rFonts w:cs="B Nazanin" w:hint="cs"/>
          <w:rtl/>
        </w:rPr>
        <w:t>ی خردان از زشتی ها،</w:t>
      </w:r>
      <w:r w:rsidR="008C4ED9" w:rsidRPr="00D51F46">
        <w:rPr>
          <w:rFonts w:cs="B Nazanin" w:hint="cs"/>
          <w:rtl/>
        </w:rPr>
        <w:t xml:space="preserve"> </w:t>
      </w:r>
      <w:r w:rsidRPr="00D51F46">
        <w:rPr>
          <w:rFonts w:cs="B Nazanin" w:hint="cs"/>
          <w:rtl/>
        </w:rPr>
        <w:t xml:space="preserve"> صله رحم را برای فراوانی خویشاوندان</w:t>
      </w:r>
      <w:r w:rsidR="008C4ED9" w:rsidRPr="00D51F46">
        <w:rPr>
          <w:rFonts w:cs="B Nazanin" w:hint="cs"/>
          <w:rtl/>
        </w:rPr>
        <w:t>،</w:t>
      </w:r>
      <w:r w:rsidR="003C5C31" w:rsidRPr="00D51F46">
        <w:rPr>
          <w:rFonts w:cs="B Nazanin" w:hint="cs"/>
          <w:rtl/>
        </w:rPr>
        <w:t xml:space="preserve"> </w:t>
      </w:r>
      <w:r w:rsidRPr="00D51F46">
        <w:rPr>
          <w:rFonts w:cs="B Nazanin" w:hint="cs"/>
          <w:rtl/>
        </w:rPr>
        <w:t xml:space="preserve"> قصاص را برای پاسداری از خون ها، اجرای حدود را برای تحقق عفت، ترک زنا را برای سلامت نسل آدمی، ترک لواط را برای فزونی فرزندان،گواهی دادن را برای به دست آوردن حقوق انکار شده، ترک دروغ را برای حرمت نگهداشتن راستی، سلام کردن را برای امنیت از ترس ها، امامت را برای سازمان یافتن امور ا</w:t>
      </w:r>
      <w:r w:rsidR="003C5C31" w:rsidRPr="00D51F46">
        <w:rPr>
          <w:rFonts w:cs="B Nazanin" w:hint="cs"/>
          <w:rtl/>
        </w:rPr>
        <w:t>مت، و فرمانبرداری از امام را برا</w:t>
      </w:r>
      <w:r w:rsidRPr="00D51F46">
        <w:rPr>
          <w:rFonts w:cs="B Nazanin" w:hint="cs"/>
          <w:rtl/>
        </w:rPr>
        <w:t>ی بزرگداشت مقام رهبری واجب کرد</w:t>
      </w:r>
      <w:r w:rsidR="00DC40C9" w:rsidRPr="00D51F46">
        <w:rPr>
          <w:rFonts w:cs="B Nazanin" w:hint="cs"/>
          <w:rtl/>
        </w:rPr>
        <w:t>.</w:t>
      </w:r>
    </w:p>
    <w:p w:rsidR="003C5C31" w:rsidRPr="00D51F46" w:rsidRDefault="00E34523" w:rsidP="00F264E5">
      <w:pPr>
        <w:rPr>
          <w:rFonts w:cs="B Nazanin"/>
          <w:b/>
          <w:bCs/>
          <w:rtl/>
        </w:rPr>
      </w:pPr>
      <w:r w:rsidRPr="00D51F46">
        <w:rPr>
          <w:rFonts w:cs="B Nazanin" w:hint="cs"/>
          <w:b/>
          <w:bCs/>
          <w:rtl/>
        </w:rPr>
        <w:t>حکمت31- ارکان ایمان</w:t>
      </w:r>
    </w:p>
    <w:p w:rsidR="003341D8" w:rsidRPr="00D51F46" w:rsidRDefault="0029469E" w:rsidP="00F264E5">
      <w:pPr>
        <w:rPr>
          <w:rFonts w:cs="B Nazanin"/>
          <w:rtl/>
        </w:rPr>
      </w:pPr>
      <w:r w:rsidRPr="00D51F46">
        <w:rPr>
          <w:rFonts w:cs="B Nazanin" w:hint="cs"/>
          <w:rtl/>
        </w:rPr>
        <w:t xml:space="preserve">ایمان بر چهار پایه استوار است : </w:t>
      </w:r>
      <w:r w:rsidR="00F50C09" w:rsidRPr="00D51F46">
        <w:rPr>
          <w:rFonts w:cs="B Nazanin" w:hint="cs"/>
          <w:color w:val="C00000"/>
          <w:rtl/>
        </w:rPr>
        <w:t>صبر، یقین، عدل و جهاد</w:t>
      </w:r>
      <w:r w:rsidR="00F50C09" w:rsidRPr="00D51F46">
        <w:rPr>
          <w:rFonts w:cs="B Nazanin" w:hint="cs"/>
          <w:rtl/>
        </w:rPr>
        <w:t>.</w:t>
      </w:r>
    </w:p>
    <w:p w:rsidR="00D72C63" w:rsidRPr="00D51F46" w:rsidRDefault="002B5569" w:rsidP="00F264E5">
      <w:pPr>
        <w:rPr>
          <w:rFonts w:cs="B Nazanin"/>
          <w:rtl/>
        </w:rPr>
      </w:pPr>
      <w:r w:rsidRPr="00D51F46">
        <w:rPr>
          <w:rFonts w:cs="B Nazanin" w:hint="cs"/>
          <w:rtl/>
        </w:rPr>
        <w:t>صبر نیز بر چهار پایه قرار دارد :</w:t>
      </w:r>
      <w:r w:rsidRPr="00D51F46">
        <w:rPr>
          <w:rFonts w:cs="B Nazanin" w:hint="cs"/>
          <w:color w:val="C00000"/>
          <w:rtl/>
        </w:rPr>
        <w:t xml:space="preserve"> </w:t>
      </w:r>
      <w:r w:rsidR="00B700DA" w:rsidRPr="00D51F46">
        <w:rPr>
          <w:rFonts w:cs="B Nazanin" w:hint="cs"/>
          <w:color w:val="C00000"/>
          <w:rtl/>
        </w:rPr>
        <w:t>شوق، هراس، زهد، انتظار</w:t>
      </w:r>
      <w:r w:rsidR="00B700DA" w:rsidRPr="00D51F46">
        <w:rPr>
          <w:rFonts w:cs="B Nazanin" w:hint="cs"/>
          <w:rtl/>
        </w:rPr>
        <w:t>.</w:t>
      </w:r>
    </w:p>
    <w:p w:rsidR="00673F56" w:rsidRPr="00D51F46" w:rsidRDefault="00010DCE" w:rsidP="00F264E5">
      <w:pPr>
        <w:rPr>
          <w:rFonts w:cs="B Nazanin"/>
          <w:rtl/>
        </w:rPr>
      </w:pPr>
      <w:r w:rsidRPr="00D51F46">
        <w:rPr>
          <w:rFonts w:cs="B Nazanin" w:hint="cs"/>
          <w:rtl/>
        </w:rPr>
        <w:t>یقین نیز بر چهار پایه استوار است :</w:t>
      </w:r>
      <w:r w:rsidR="00406055" w:rsidRPr="00D51F46">
        <w:rPr>
          <w:rFonts w:cs="B Nazanin" w:hint="cs"/>
          <w:rtl/>
        </w:rPr>
        <w:t xml:space="preserve"> بینش زیرکانه، دریافت حکیمانه واقعیت ها، پندگرفتن از حوادث روزگار و پیمودن راه درست پیشینیان.</w:t>
      </w:r>
    </w:p>
    <w:p w:rsidR="00A46F97" w:rsidRPr="00D51F46" w:rsidRDefault="00A46F97" w:rsidP="00F264E5">
      <w:pPr>
        <w:rPr>
          <w:rFonts w:cs="B Nazanin"/>
          <w:rtl/>
        </w:rPr>
      </w:pPr>
      <w:r w:rsidRPr="00D51F46">
        <w:rPr>
          <w:rFonts w:cs="B Nazanin" w:hint="cs"/>
          <w:rtl/>
        </w:rPr>
        <w:t xml:space="preserve">عدل نیز بر چهار پایه قرار دارد : </w:t>
      </w:r>
      <w:r w:rsidR="00F22F7C" w:rsidRPr="00D51F46">
        <w:rPr>
          <w:rFonts w:cs="B Nazanin" w:hint="cs"/>
          <w:rtl/>
        </w:rPr>
        <w:t xml:space="preserve">فکری ژرف اندیش، دانشی عمیق و به حقیقت رسیده، نیکو داوری کردن و </w:t>
      </w:r>
      <w:r w:rsidR="00F22F7C" w:rsidRPr="00D51F46">
        <w:rPr>
          <w:rFonts w:cs="B Nazanin" w:hint="cs"/>
          <w:color w:val="C00000"/>
          <w:rtl/>
        </w:rPr>
        <w:t>استوار بودن در شکیبایی</w:t>
      </w:r>
      <w:r w:rsidR="00F22F7C" w:rsidRPr="00D51F46">
        <w:rPr>
          <w:rFonts w:cs="B Nazanin" w:hint="cs"/>
          <w:rtl/>
        </w:rPr>
        <w:t>.</w:t>
      </w:r>
    </w:p>
    <w:p w:rsidR="00F22F7C" w:rsidRPr="00D51F46" w:rsidRDefault="002E7C55" w:rsidP="00F264E5">
      <w:pPr>
        <w:rPr>
          <w:rFonts w:cs="B Nazanin"/>
          <w:rtl/>
        </w:rPr>
      </w:pPr>
      <w:r w:rsidRPr="00D51F46">
        <w:rPr>
          <w:rFonts w:cs="B Nazanin" w:hint="cs"/>
          <w:rtl/>
        </w:rPr>
        <w:t xml:space="preserve">جهاد نیز بر چهار پایه استوار است : </w:t>
      </w:r>
      <w:r w:rsidR="004E4F95" w:rsidRPr="00D51F46">
        <w:rPr>
          <w:rFonts w:cs="B Nazanin" w:hint="cs"/>
          <w:rtl/>
        </w:rPr>
        <w:t xml:space="preserve">امر به معروف، نهی از منکر، </w:t>
      </w:r>
      <w:r w:rsidR="007751C7" w:rsidRPr="00D51F46">
        <w:rPr>
          <w:rFonts w:cs="B Nazanin" w:hint="cs"/>
          <w:rtl/>
        </w:rPr>
        <w:t>راستگویی در هر حال، دشمنی با فاسقان</w:t>
      </w:r>
      <w:r w:rsidR="00825DB9" w:rsidRPr="00D51F46">
        <w:rPr>
          <w:rFonts w:cs="B Nazanin" w:hint="cs"/>
          <w:rtl/>
        </w:rPr>
        <w:t>.</w:t>
      </w:r>
    </w:p>
    <w:p w:rsidR="00825DB9" w:rsidRPr="00D51F46" w:rsidRDefault="00577990" w:rsidP="008F1340">
      <w:pPr>
        <w:jc w:val="center"/>
        <w:rPr>
          <w:rFonts w:cs="B Nazanin"/>
          <w:b/>
          <w:bCs/>
          <w:color w:val="002060"/>
          <w:sz w:val="32"/>
          <w:szCs w:val="32"/>
          <w:rtl/>
        </w:rPr>
      </w:pPr>
      <w:r w:rsidRPr="00D51F46">
        <w:rPr>
          <w:rFonts w:cs="B Nazanin" w:hint="cs"/>
          <w:b/>
          <w:bCs/>
          <w:color w:val="002060"/>
          <w:sz w:val="32"/>
          <w:szCs w:val="32"/>
          <w:rtl/>
        </w:rPr>
        <w:t>فصل هشتم</w:t>
      </w:r>
    </w:p>
    <w:p w:rsidR="002A76B1" w:rsidRPr="00D51F46" w:rsidRDefault="002A76B1" w:rsidP="008F1340">
      <w:pPr>
        <w:jc w:val="center"/>
        <w:rPr>
          <w:rFonts w:cs="B Nazanin"/>
          <w:b/>
          <w:bCs/>
          <w:color w:val="002060"/>
          <w:sz w:val="32"/>
          <w:szCs w:val="32"/>
          <w:rtl/>
        </w:rPr>
      </w:pPr>
      <w:r w:rsidRPr="00D51F46">
        <w:rPr>
          <w:rFonts w:cs="B Nazanin" w:hint="cs"/>
          <w:b/>
          <w:bCs/>
          <w:color w:val="002060"/>
          <w:sz w:val="32"/>
          <w:szCs w:val="32"/>
          <w:rtl/>
        </w:rPr>
        <w:t>بخش اول</w:t>
      </w:r>
    </w:p>
    <w:p w:rsidR="002A76B1" w:rsidRPr="00D51F46" w:rsidRDefault="002A76B1" w:rsidP="008F1340">
      <w:pPr>
        <w:jc w:val="center"/>
        <w:rPr>
          <w:rFonts w:cs="B Nazanin"/>
          <w:b/>
          <w:bCs/>
          <w:color w:val="002060"/>
          <w:sz w:val="32"/>
          <w:szCs w:val="32"/>
          <w:rtl/>
        </w:rPr>
      </w:pPr>
      <w:r w:rsidRPr="00D51F46">
        <w:rPr>
          <w:rFonts w:cs="B Nazanin" w:hint="cs"/>
          <w:b/>
          <w:bCs/>
          <w:color w:val="002060"/>
          <w:sz w:val="32"/>
          <w:szCs w:val="32"/>
          <w:rtl/>
        </w:rPr>
        <w:lastRenderedPageBreak/>
        <w:t>ارتباطات و روش های آن</w:t>
      </w:r>
    </w:p>
    <w:p w:rsidR="008F1340" w:rsidRPr="00D51F46" w:rsidRDefault="00217A45" w:rsidP="008F1340">
      <w:pPr>
        <w:rPr>
          <w:rFonts w:cs="B Nazanin"/>
          <w:rtl/>
        </w:rPr>
      </w:pPr>
      <w:r w:rsidRPr="00D51F46">
        <w:rPr>
          <w:rFonts w:cs="B Nazanin" w:hint="cs"/>
          <w:rtl/>
        </w:rPr>
        <w:t xml:space="preserve">یکی از مسائل روابط انسانی و مدیریت، </w:t>
      </w:r>
      <w:r w:rsidRPr="00D51F46">
        <w:rPr>
          <w:rFonts w:cs="B Nazanin" w:hint="cs"/>
          <w:color w:val="C00000"/>
          <w:rtl/>
        </w:rPr>
        <w:t>ارتباطات</w:t>
      </w:r>
      <w:r w:rsidRPr="00D51F46">
        <w:rPr>
          <w:rFonts w:cs="B Nazanin" w:hint="cs"/>
          <w:rtl/>
        </w:rPr>
        <w:t xml:space="preserve"> است.</w:t>
      </w:r>
      <w:r w:rsidR="00770B21" w:rsidRPr="00D51F46">
        <w:rPr>
          <w:rFonts w:cs="B Nazanin" w:hint="cs"/>
          <w:rtl/>
        </w:rPr>
        <w:t xml:space="preserve"> بر اساس نگاه نهج البلاغه مهم ترین و اساسی ترین ارتباط، </w:t>
      </w:r>
      <w:r w:rsidR="00770B21" w:rsidRPr="00D51F46">
        <w:rPr>
          <w:rFonts w:cs="B Nazanin" w:hint="cs"/>
          <w:color w:val="C00000"/>
          <w:rtl/>
        </w:rPr>
        <w:t>ارتباط انسان با خداست</w:t>
      </w:r>
      <w:r w:rsidR="00770B21" w:rsidRPr="00D51F46">
        <w:rPr>
          <w:rFonts w:cs="B Nazanin" w:hint="cs"/>
          <w:rtl/>
        </w:rPr>
        <w:t>.</w:t>
      </w:r>
    </w:p>
    <w:p w:rsidR="000938ED" w:rsidRPr="00D51F46" w:rsidRDefault="000938ED" w:rsidP="008F1340">
      <w:pPr>
        <w:rPr>
          <w:rFonts w:cs="B Nazanin"/>
          <w:rtl/>
        </w:rPr>
      </w:pPr>
      <w:r w:rsidRPr="00D51F46">
        <w:rPr>
          <w:rFonts w:cs="B Nazanin" w:hint="cs"/>
          <w:b/>
          <w:bCs/>
          <w:rtl/>
        </w:rPr>
        <w:t xml:space="preserve">آئین دوستیابی : </w:t>
      </w:r>
      <w:r w:rsidR="00CC6E2C" w:rsidRPr="00D51F46">
        <w:rPr>
          <w:rFonts w:cs="B Nazanin" w:hint="cs"/>
          <w:color w:val="C00000"/>
          <w:rtl/>
        </w:rPr>
        <w:t>ناتوان ترین</w:t>
      </w:r>
      <w:r w:rsidR="00CC6E2C" w:rsidRPr="00D51F46">
        <w:rPr>
          <w:rFonts w:cs="B Nazanin" w:hint="cs"/>
          <w:rtl/>
        </w:rPr>
        <w:t xml:space="preserve"> </w:t>
      </w:r>
      <w:r w:rsidR="00CC6E2C" w:rsidRPr="00D51F46">
        <w:rPr>
          <w:rFonts w:cs="B Nazanin" w:hint="cs"/>
          <w:color w:val="C00000"/>
          <w:rtl/>
        </w:rPr>
        <w:t>مردم</w:t>
      </w:r>
      <w:r w:rsidR="00CC6E2C" w:rsidRPr="00D51F46">
        <w:rPr>
          <w:rFonts w:cs="B Nazanin" w:hint="cs"/>
          <w:rtl/>
        </w:rPr>
        <w:t xml:space="preserve"> کسی است که در دوستیابی ناتوان است و از او ناتوان تر آنکه دوستان خود را از دست دهد.</w:t>
      </w:r>
      <w:r w:rsidR="00700BD8" w:rsidRPr="00D51F46">
        <w:rPr>
          <w:rFonts w:cs="B Nazanin" w:hint="cs"/>
          <w:rtl/>
        </w:rPr>
        <w:t xml:space="preserve"> (حکمت12)</w:t>
      </w:r>
    </w:p>
    <w:p w:rsidR="00B56C7F" w:rsidRPr="00D51F46" w:rsidRDefault="004F7ACD" w:rsidP="008F1340">
      <w:pPr>
        <w:rPr>
          <w:rFonts w:cs="B Nazanin"/>
          <w:b/>
          <w:bCs/>
          <w:rtl/>
        </w:rPr>
      </w:pPr>
      <w:r w:rsidRPr="00D51F46">
        <w:rPr>
          <w:rFonts w:cs="B Nazanin" w:hint="cs"/>
          <w:b/>
          <w:bCs/>
          <w:rtl/>
        </w:rPr>
        <w:t>حکمت11- روش برخورد با دشمن</w:t>
      </w:r>
    </w:p>
    <w:p w:rsidR="004F7ACD" w:rsidRPr="00D51F46" w:rsidRDefault="003F2E09" w:rsidP="008F1340">
      <w:pPr>
        <w:rPr>
          <w:rFonts w:cs="B Nazanin"/>
          <w:rtl/>
        </w:rPr>
      </w:pPr>
      <w:r w:rsidRPr="00D51F46">
        <w:rPr>
          <w:rFonts w:cs="B Nazanin" w:hint="cs"/>
          <w:rtl/>
        </w:rPr>
        <w:t xml:space="preserve">چون بر دشمن ظفر یافتی، </w:t>
      </w:r>
      <w:r w:rsidRPr="00D51F46">
        <w:rPr>
          <w:rFonts w:cs="B Nazanin" w:hint="cs"/>
          <w:color w:val="C00000"/>
          <w:rtl/>
        </w:rPr>
        <w:t>عفو و گذشت</w:t>
      </w:r>
      <w:r w:rsidRPr="00D51F46">
        <w:rPr>
          <w:rFonts w:cs="B Nazanin" w:hint="cs"/>
          <w:rtl/>
        </w:rPr>
        <w:t xml:space="preserve"> را شکرانه پیروزیت قرار ده.</w:t>
      </w:r>
    </w:p>
    <w:p w:rsidR="000A4B52" w:rsidRPr="00D51F46" w:rsidRDefault="000A4B52" w:rsidP="008F1340">
      <w:pPr>
        <w:rPr>
          <w:rFonts w:cs="B Nazanin"/>
          <w:b/>
          <w:bCs/>
          <w:rtl/>
        </w:rPr>
      </w:pPr>
      <w:r w:rsidRPr="00D51F46">
        <w:rPr>
          <w:rFonts w:cs="B Nazanin" w:hint="cs"/>
          <w:b/>
          <w:bCs/>
          <w:rtl/>
        </w:rPr>
        <w:t>حکمت330- روش استفاده از نعمت ها</w:t>
      </w:r>
    </w:p>
    <w:p w:rsidR="00DB68BF" w:rsidRPr="00D51F46" w:rsidRDefault="00DD5D79" w:rsidP="008F1340">
      <w:pPr>
        <w:rPr>
          <w:rFonts w:cs="B Nazanin"/>
          <w:rtl/>
        </w:rPr>
      </w:pPr>
      <w:r w:rsidRPr="00D51F46">
        <w:rPr>
          <w:rFonts w:cs="B Nazanin" w:hint="cs"/>
          <w:rtl/>
        </w:rPr>
        <w:t xml:space="preserve">کمترین حقی که خدای سبحان را بر عهده شماست، این است که از </w:t>
      </w:r>
      <w:r w:rsidRPr="00D51F46">
        <w:rPr>
          <w:rFonts w:cs="B Nazanin" w:hint="cs"/>
          <w:color w:val="C00000"/>
          <w:rtl/>
        </w:rPr>
        <w:t>نعمت هایش در راه نافرمانیش</w:t>
      </w:r>
      <w:r w:rsidRPr="00D51F46">
        <w:rPr>
          <w:rFonts w:cs="B Nazanin" w:hint="cs"/>
          <w:rtl/>
        </w:rPr>
        <w:t xml:space="preserve"> </w:t>
      </w:r>
      <w:r w:rsidRPr="00D51F46">
        <w:rPr>
          <w:rFonts w:cs="B Nazanin" w:hint="cs"/>
          <w:color w:val="C00000"/>
          <w:rtl/>
        </w:rPr>
        <w:t>یاری</w:t>
      </w:r>
      <w:r w:rsidRPr="00D51F46">
        <w:rPr>
          <w:rFonts w:cs="B Nazanin" w:hint="cs"/>
          <w:rtl/>
        </w:rPr>
        <w:t xml:space="preserve"> </w:t>
      </w:r>
      <w:r w:rsidRPr="00D51F46">
        <w:rPr>
          <w:rFonts w:cs="B Nazanin" w:hint="cs"/>
          <w:color w:val="C00000"/>
          <w:rtl/>
        </w:rPr>
        <w:t>نخواهی</w:t>
      </w:r>
      <w:r w:rsidRPr="00D51F46">
        <w:rPr>
          <w:rFonts w:cs="B Nazanin" w:hint="cs"/>
          <w:rtl/>
        </w:rPr>
        <w:t>.</w:t>
      </w:r>
    </w:p>
    <w:p w:rsidR="000547F8" w:rsidRPr="00D51F46" w:rsidRDefault="000125B3" w:rsidP="008F1340">
      <w:pPr>
        <w:rPr>
          <w:rFonts w:cs="B Nazanin"/>
          <w:b/>
          <w:bCs/>
          <w:rtl/>
        </w:rPr>
      </w:pPr>
      <w:r w:rsidRPr="00D51F46">
        <w:rPr>
          <w:rFonts w:cs="B Nazanin" w:hint="cs"/>
          <w:b/>
          <w:bCs/>
          <w:rtl/>
        </w:rPr>
        <w:t>حکمت24- روش پاکسازی گناهان بزرگ</w:t>
      </w:r>
    </w:p>
    <w:p w:rsidR="0058431B" w:rsidRPr="00D51F46" w:rsidRDefault="00B84173" w:rsidP="008F1340">
      <w:pPr>
        <w:rPr>
          <w:rFonts w:cs="B Nazanin"/>
          <w:rtl/>
        </w:rPr>
      </w:pPr>
      <w:r w:rsidRPr="00D51F46">
        <w:rPr>
          <w:rFonts w:cs="B Nazanin" w:hint="cs"/>
          <w:rtl/>
        </w:rPr>
        <w:t xml:space="preserve">از </w:t>
      </w:r>
      <w:r w:rsidRPr="00D51F46">
        <w:rPr>
          <w:rFonts w:cs="B Nazanin" w:hint="cs"/>
          <w:color w:val="C00000"/>
          <w:rtl/>
        </w:rPr>
        <w:t>کفاره های گناهان بزرگ</w:t>
      </w:r>
      <w:r w:rsidRPr="00D51F46">
        <w:rPr>
          <w:rFonts w:cs="B Nazanin" w:hint="cs"/>
          <w:rtl/>
        </w:rPr>
        <w:t>، به فریاد رسیدن ستمدیدگان است و شاد کردن غمگینان.</w:t>
      </w:r>
    </w:p>
    <w:p w:rsidR="00F2064E" w:rsidRPr="00D51F46" w:rsidRDefault="00180B8D" w:rsidP="00180B8D">
      <w:pPr>
        <w:jc w:val="center"/>
        <w:rPr>
          <w:rFonts w:cs="B Nazanin"/>
          <w:b/>
          <w:bCs/>
          <w:color w:val="002060"/>
          <w:sz w:val="32"/>
          <w:szCs w:val="32"/>
          <w:rtl/>
        </w:rPr>
      </w:pPr>
      <w:r w:rsidRPr="00D51F46">
        <w:rPr>
          <w:rFonts w:cs="B Nazanin" w:hint="cs"/>
          <w:b/>
          <w:bCs/>
          <w:color w:val="002060"/>
          <w:sz w:val="32"/>
          <w:szCs w:val="32"/>
          <w:rtl/>
        </w:rPr>
        <w:t>بخش دوم</w:t>
      </w:r>
    </w:p>
    <w:p w:rsidR="00EC2EC1" w:rsidRPr="00D51F46" w:rsidRDefault="00180B8D" w:rsidP="00343C5E">
      <w:pPr>
        <w:jc w:val="center"/>
        <w:rPr>
          <w:rFonts w:cs="B Nazanin"/>
          <w:b/>
          <w:bCs/>
          <w:color w:val="002060"/>
          <w:sz w:val="32"/>
          <w:szCs w:val="32"/>
        </w:rPr>
      </w:pPr>
      <w:r w:rsidRPr="00D51F46">
        <w:rPr>
          <w:rFonts w:cs="B Nazanin" w:hint="cs"/>
          <w:b/>
          <w:bCs/>
          <w:color w:val="002060"/>
          <w:sz w:val="32"/>
          <w:szCs w:val="32"/>
          <w:rtl/>
        </w:rPr>
        <w:t>هدایت و رهبری</w:t>
      </w:r>
    </w:p>
    <w:p w:rsidR="00D076F4" w:rsidRPr="00D51F46" w:rsidRDefault="00D076F4" w:rsidP="00343C5E">
      <w:pPr>
        <w:rPr>
          <w:rFonts w:cs="B Nazanin"/>
          <w:rtl/>
        </w:rPr>
      </w:pPr>
      <w:r w:rsidRPr="00D51F46">
        <w:rPr>
          <w:rFonts w:cs="B Nazanin" w:hint="cs"/>
          <w:rtl/>
        </w:rPr>
        <w:t>ملاک ارزشی بودن در رفتار علاوه بر ح</w:t>
      </w:r>
      <w:r w:rsidR="00343C5E" w:rsidRPr="00D51F46">
        <w:rPr>
          <w:rFonts w:cs="B Nazanin" w:hint="cs"/>
          <w:rtl/>
        </w:rPr>
        <w:t xml:space="preserve">سن رفتار، انگیزه و نیت افراد توجه به </w:t>
      </w:r>
      <w:r w:rsidR="00343C5E" w:rsidRPr="00D51F46">
        <w:rPr>
          <w:rFonts w:cs="B Nazanin" w:hint="cs"/>
          <w:color w:val="C00000"/>
          <w:rtl/>
        </w:rPr>
        <w:t>حسن فعلی و فاعلی</w:t>
      </w:r>
      <w:r w:rsidR="00343C5E" w:rsidRPr="00D51F46">
        <w:rPr>
          <w:rFonts w:cs="B Nazanin" w:hint="cs"/>
          <w:rtl/>
        </w:rPr>
        <w:t xml:space="preserve"> است.</w:t>
      </w:r>
    </w:p>
    <w:p w:rsidR="00070155" w:rsidRPr="00D51F46" w:rsidRDefault="004C1959" w:rsidP="00343C5E">
      <w:pPr>
        <w:rPr>
          <w:rFonts w:cs="B Nazanin"/>
          <w:rtl/>
        </w:rPr>
      </w:pPr>
      <w:r w:rsidRPr="00D51F46">
        <w:rPr>
          <w:rFonts w:cs="B Nazanin" w:hint="cs"/>
          <w:rtl/>
        </w:rPr>
        <w:t xml:space="preserve">شیطان </w:t>
      </w:r>
      <w:r w:rsidRPr="00D51F46">
        <w:rPr>
          <w:rFonts w:cs="B Nazanin" w:hint="cs"/>
          <w:color w:val="C00000"/>
          <w:rtl/>
        </w:rPr>
        <w:t>بزرگترین مانع</w:t>
      </w:r>
      <w:r w:rsidRPr="00D51F46">
        <w:rPr>
          <w:rFonts w:cs="B Nazanin" w:hint="cs"/>
          <w:rtl/>
        </w:rPr>
        <w:t xml:space="preserve"> برای دینداری و زیانبارترین و آتش افروزترین فرد برای دنیای شماست.</w:t>
      </w:r>
    </w:p>
    <w:p w:rsidR="00DE4939" w:rsidRPr="00D51F46" w:rsidRDefault="0027294C" w:rsidP="00DE4939">
      <w:pPr>
        <w:rPr>
          <w:rFonts w:cs="B Nazanin"/>
          <w:rtl/>
        </w:rPr>
      </w:pPr>
      <w:r w:rsidRPr="00D51F46">
        <w:rPr>
          <w:rFonts w:cs="B Nazanin" w:hint="cs"/>
          <w:b/>
          <w:bCs/>
          <w:rtl/>
        </w:rPr>
        <w:t xml:space="preserve">هشدار از استفاده ناروای بیت المال : </w:t>
      </w:r>
      <w:r w:rsidR="00997351" w:rsidRPr="00D51F46">
        <w:rPr>
          <w:rFonts w:cs="B Nazanin" w:hint="cs"/>
          <w:rtl/>
        </w:rPr>
        <w:t>همانا پست فرمانداری ب</w:t>
      </w:r>
      <w:r w:rsidR="009A36E3" w:rsidRPr="00D51F46">
        <w:rPr>
          <w:rFonts w:cs="B Nazanin" w:hint="cs"/>
          <w:rtl/>
        </w:rPr>
        <w:t>ر</w:t>
      </w:r>
      <w:r w:rsidR="00997351" w:rsidRPr="00D51F46">
        <w:rPr>
          <w:rFonts w:cs="B Nazanin" w:hint="cs"/>
          <w:rtl/>
        </w:rPr>
        <w:t>ای تو وسیله آب و نان نبوده، بلکه امانتی در گردن توست.</w:t>
      </w:r>
    </w:p>
    <w:p w:rsidR="00B84173" w:rsidRPr="00D51F46" w:rsidRDefault="004052A1" w:rsidP="004052A1">
      <w:pPr>
        <w:jc w:val="center"/>
        <w:rPr>
          <w:rFonts w:cs="B Nazanin"/>
          <w:b/>
          <w:bCs/>
          <w:color w:val="002060"/>
          <w:sz w:val="32"/>
          <w:szCs w:val="32"/>
          <w:rtl/>
        </w:rPr>
      </w:pPr>
      <w:r w:rsidRPr="00D51F46">
        <w:rPr>
          <w:rFonts w:cs="B Nazanin" w:hint="cs"/>
          <w:b/>
          <w:bCs/>
          <w:color w:val="002060"/>
          <w:sz w:val="32"/>
          <w:szCs w:val="32"/>
          <w:rtl/>
        </w:rPr>
        <w:t>بخش سوم</w:t>
      </w:r>
    </w:p>
    <w:p w:rsidR="004052A1" w:rsidRPr="00D51F46" w:rsidRDefault="004052A1" w:rsidP="004052A1">
      <w:pPr>
        <w:jc w:val="center"/>
        <w:rPr>
          <w:rFonts w:cs="B Nazanin"/>
          <w:b/>
          <w:bCs/>
          <w:color w:val="002060"/>
          <w:sz w:val="32"/>
          <w:szCs w:val="32"/>
          <w:rtl/>
        </w:rPr>
      </w:pPr>
      <w:r w:rsidRPr="00D51F46">
        <w:rPr>
          <w:rFonts w:cs="B Nazanin" w:hint="cs"/>
          <w:b/>
          <w:bCs/>
          <w:color w:val="002060"/>
          <w:sz w:val="32"/>
          <w:szCs w:val="32"/>
          <w:rtl/>
        </w:rPr>
        <w:t>منشور اخلاقی مدیریت اسلامی</w:t>
      </w:r>
    </w:p>
    <w:p w:rsidR="004052A1" w:rsidRPr="00D51F46" w:rsidRDefault="00B07186" w:rsidP="004052A1">
      <w:pPr>
        <w:rPr>
          <w:rFonts w:cs="B Nazanin"/>
          <w:rtl/>
        </w:rPr>
      </w:pPr>
      <w:r w:rsidRPr="00D51F46">
        <w:rPr>
          <w:rFonts w:cs="B Nazanin" w:hint="cs"/>
          <w:rtl/>
        </w:rPr>
        <w:lastRenderedPageBreak/>
        <w:t>یکی از نکات مهم در مدیریت نهج البلاغه، سفارش های فردی و اجتماعی است که باعث قوام و پویایی مدیریت می شود.</w:t>
      </w:r>
      <w:r w:rsidR="00CF2607" w:rsidRPr="00D51F46">
        <w:rPr>
          <w:rFonts w:cs="B Nazanin" w:hint="cs"/>
          <w:rtl/>
        </w:rPr>
        <w:t xml:space="preserve"> این سفارش ها به عنوان اصول مدیریت تلقی می شود.</w:t>
      </w:r>
    </w:p>
    <w:p w:rsidR="0052562F" w:rsidRPr="00D51F46" w:rsidRDefault="008E655A" w:rsidP="004052A1">
      <w:pPr>
        <w:rPr>
          <w:rFonts w:cs="B Nazanin"/>
          <w:rtl/>
        </w:rPr>
      </w:pPr>
      <w:r w:rsidRPr="00D51F46">
        <w:rPr>
          <w:rFonts w:cs="B Nazanin" w:hint="cs"/>
          <w:rtl/>
        </w:rPr>
        <w:t xml:space="preserve">بر اساس دیدگاه نهج البلاغه مبنای اصلی موفقیت مدیریت </w:t>
      </w:r>
      <w:r w:rsidRPr="00D51F46">
        <w:rPr>
          <w:rFonts w:cs="B Nazanin" w:hint="cs"/>
          <w:color w:val="C00000"/>
          <w:rtl/>
        </w:rPr>
        <w:t>تقوا و جهاد با نفس</w:t>
      </w:r>
      <w:r w:rsidRPr="00D51F46">
        <w:rPr>
          <w:rFonts w:cs="B Nazanin" w:hint="cs"/>
          <w:rtl/>
        </w:rPr>
        <w:t xml:space="preserve"> است. فردی که در ساختن خود موفق باشد در صحنه مدیریت نیز موفق خواهد بود.</w:t>
      </w:r>
    </w:p>
    <w:p w:rsidR="001D7887" w:rsidRPr="00D51F46" w:rsidRDefault="00FF535C" w:rsidP="004052A1">
      <w:pPr>
        <w:rPr>
          <w:rFonts w:cs="B Nazanin"/>
          <w:rtl/>
        </w:rPr>
      </w:pPr>
      <w:r w:rsidRPr="00D51F46">
        <w:rPr>
          <w:rFonts w:cs="B Nazanin" w:hint="cs"/>
          <w:rtl/>
        </w:rPr>
        <w:t>من از جد شما پیامبر(ص) شنیدم که فرمود :</w:t>
      </w:r>
    </w:p>
    <w:p w:rsidR="00FF535C" w:rsidRPr="00D51F46" w:rsidRDefault="00D618AC" w:rsidP="004052A1">
      <w:pPr>
        <w:rPr>
          <w:rFonts w:cs="B Nazanin"/>
          <w:rtl/>
        </w:rPr>
      </w:pPr>
      <w:r w:rsidRPr="00D51F46">
        <w:rPr>
          <w:rFonts w:cs="B Nazanin" w:hint="cs"/>
          <w:rtl/>
        </w:rPr>
        <w:t>((</w:t>
      </w:r>
      <w:r w:rsidR="004677FC" w:rsidRPr="00D51F46">
        <w:rPr>
          <w:rFonts w:cs="B Nazanin" w:hint="cs"/>
          <w:rtl/>
        </w:rPr>
        <w:t xml:space="preserve"> </w:t>
      </w:r>
      <w:r w:rsidR="004677FC" w:rsidRPr="00D51F46">
        <w:rPr>
          <w:rFonts w:cs="B Nazanin" w:hint="cs"/>
          <w:color w:val="C00000"/>
          <w:rtl/>
        </w:rPr>
        <w:t>اصلاح کردن بین مردم</w:t>
      </w:r>
      <w:r w:rsidR="004677FC" w:rsidRPr="00D51F46">
        <w:rPr>
          <w:rFonts w:cs="B Nazanin" w:hint="cs"/>
          <w:rtl/>
        </w:rPr>
        <w:t xml:space="preserve"> از نماز و روزه یک سال برتر است.</w:t>
      </w:r>
      <w:r w:rsidRPr="00D51F46">
        <w:rPr>
          <w:rFonts w:cs="B Nazanin" w:hint="cs"/>
          <w:rtl/>
        </w:rPr>
        <w:t>))</w:t>
      </w:r>
    </w:p>
    <w:p w:rsidR="0027432A" w:rsidRPr="00D51F46" w:rsidRDefault="0027432A" w:rsidP="0027432A">
      <w:pPr>
        <w:jc w:val="center"/>
        <w:rPr>
          <w:rFonts w:cs="B Nazanin"/>
          <w:b/>
          <w:bCs/>
          <w:color w:val="002060"/>
          <w:sz w:val="32"/>
          <w:szCs w:val="32"/>
          <w:rtl/>
        </w:rPr>
      </w:pPr>
      <w:r w:rsidRPr="00D51F46">
        <w:rPr>
          <w:rFonts w:cs="B Nazanin" w:hint="cs"/>
          <w:b/>
          <w:bCs/>
          <w:color w:val="002060"/>
          <w:sz w:val="32"/>
          <w:szCs w:val="32"/>
          <w:rtl/>
        </w:rPr>
        <w:t>فصل نهم</w:t>
      </w:r>
    </w:p>
    <w:p w:rsidR="0027432A" w:rsidRPr="00D51F46" w:rsidRDefault="0027432A" w:rsidP="0027432A">
      <w:pPr>
        <w:jc w:val="center"/>
        <w:rPr>
          <w:rFonts w:cs="B Nazanin"/>
          <w:b/>
          <w:bCs/>
          <w:color w:val="002060"/>
          <w:sz w:val="32"/>
          <w:szCs w:val="32"/>
          <w:rtl/>
        </w:rPr>
      </w:pPr>
      <w:r w:rsidRPr="00D51F46">
        <w:rPr>
          <w:rFonts w:cs="B Nazanin" w:hint="cs"/>
          <w:b/>
          <w:bCs/>
          <w:color w:val="002060"/>
          <w:sz w:val="32"/>
          <w:szCs w:val="32"/>
          <w:rtl/>
        </w:rPr>
        <w:t>بخش اول</w:t>
      </w:r>
    </w:p>
    <w:p w:rsidR="0027432A" w:rsidRPr="00D51F46" w:rsidRDefault="0027432A" w:rsidP="0027432A">
      <w:pPr>
        <w:jc w:val="center"/>
        <w:rPr>
          <w:rFonts w:cs="B Nazanin"/>
          <w:b/>
          <w:bCs/>
          <w:color w:val="002060"/>
          <w:sz w:val="32"/>
          <w:szCs w:val="32"/>
          <w:rtl/>
        </w:rPr>
      </w:pPr>
      <w:r w:rsidRPr="00D51F46">
        <w:rPr>
          <w:rFonts w:cs="B Nazanin" w:hint="cs"/>
          <w:b/>
          <w:bCs/>
          <w:color w:val="002060"/>
          <w:sz w:val="32"/>
          <w:szCs w:val="32"/>
          <w:rtl/>
        </w:rPr>
        <w:t>عدالت</w:t>
      </w:r>
    </w:p>
    <w:p w:rsidR="0027432A" w:rsidRPr="00D51F46" w:rsidRDefault="00B131C2" w:rsidP="0027432A">
      <w:pPr>
        <w:rPr>
          <w:rFonts w:cs="B Nazanin"/>
          <w:rtl/>
        </w:rPr>
      </w:pPr>
      <w:r w:rsidRPr="00D51F46">
        <w:rPr>
          <w:rFonts w:cs="B Nazanin" w:hint="cs"/>
          <w:color w:val="C00000"/>
          <w:rtl/>
        </w:rPr>
        <w:t>امام صادق(ع)</w:t>
      </w:r>
      <w:r w:rsidRPr="00D51F46">
        <w:rPr>
          <w:rFonts w:cs="B Nazanin" w:hint="cs"/>
          <w:rtl/>
        </w:rPr>
        <w:t xml:space="preserve"> فرمودند : اگر در میان مردم به عدالت رفتار شود، همه بی نیاز می گردند.</w:t>
      </w:r>
    </w:p>
    <w:p w:rsidR="00CE0237" w:rsidRPr="00D51F46" w:rsidRDefault="00CE0237" w:rsidP="0027432A">
      <w:pPr>
        <w:rPr>
          <w:rFonts w:cs="B Nazanin"/>
          <w:rtl/>
        </w:rPr>
      </w:pPr>
      <w:r w:rsidRPr="00D51F46">
        <w:rPr>
          <w:rFonts w:cs="B Nazanin" w:hint="cs"/>
          <w:color w:val="C00000"/>
          <w:rtl/>
        </w:rPr>
        <w:t>نماد واقعی حق و عدالت</w:t>
      </w:r>
      <w:r w:rsidRPr="00D51F46">
        <w:rPr>
          <w:rFonts w:cs="B Nazanin" w:hint="cs"/>
          <w:rtl/>
        </w:rPr>
        <w:t xml:space="preserve"> حضرت علی (ع) است.</w:t>
      </w:r>
    </w:p>
    <w:p w:rsidR="00BD6F9C" w:rsidRPr="00D51F46" w:rsidRDefault="00BD6F9C" w:rsidP="0027432A">
      <w:pPr>
        <w:rPr>
          <w:rFonts w:cs="B Nazanin"/>
          <w:rtl/>
        </w:rPr>
      </w:pPr>
      <w:r w:rsidRPr="00D51F46">
        <w:rPr>
          <w:rFonts w:cs="B Nazanin" w:hint="cs"/>
          <w:rtl/>
        </w:rPr>
        <w:t xml:space="preserve">عدالت از نگاه حضرت علی(ع) </w:t>
      </w:r>
      <w:r w:rsidRPr="00D51F46">
        <w:rPr>
          <w:rFonts w:cs="B Nazanin" w:hint="cs"/>
          <w:color w:val="C00000"/>
          <w:rtl/>
        </w:rPr>
        <w:t>تدبیر عمومی</w:t>
      </w:r>
      <w:r w:rsidRPr="00D51F46">
        <w:rPr>
          <w:rFonts w:cs="B Nazanin" w:hint="cs"/>
          <w:rtl/>
        </w:rPr>
        <w:t xml:space="preserve"> است.</w:t>
      </w:r>
    </w:p>
    <w:p w:rsidR="00BD6F9C" w:rsidRPr="00D51F46" w:rsidRDefault="00BD6F9C" w:rsidP="0027432A">
      <w:pPr>
        <w:rPr>
          <w:rFonts w:cs="B Nazanin"/>
          <w:rtl/>
        </w:rPr>
      </w:pPr>
    </w:p>
    <w:p w:rsidR="00BD6F9C" w:rsidRPr="00D51F46" w:rsidRDefault="00BD6F9C" w:rsidP="0027432A">
      <w:pPr>
        <w:rPr>
          <w:rFonts w:cs="B Nazanin"/>
          <w:rtl/>
        </w:rPr>
      </w:pPr>
    </w:p>
    <w:p w:rsidR="00BD6F9C" w:rsidRPr="00D51F46" w:rsidRDefault="00BD6F9C" w:rsidP="0027432A">
      <w:pPr>
        <w:rPr>
          <w:rFonts w:cs="B Nazanin"/>
          <w:rtl/>
        </w:rPr>
      </w:pPr>
    </w:p>
    <w:p w:rsidR="005C7668" w:rsidRPr="00D51F46" w:rsidRDefault="004D0677" w:rsidP="004D0677">
      <w:pPr>
        <w:jc w:val="center"/>
        <w:rPr>
          <w:rFonts w:cs="B Nazanin"/>
          <w:b/>
          <w:bCs/>
          <w:color w:val="002060"/>
          <w:sz w:val="32"/>
          <w:szCs w:val="32"/>
          <w:rtl/>
        </w:rPr>
      </w:pPr>
      <w:r w:rsidRPr="00D51F46">
        <w:rPr>
          <w:rFonts w:cs="B Nazanin" w:hint="cs"/>
          <w:b/>
          <w:bCs/>
          <w:color w:val="002060"/>
          <w:sz w:val="32"/>
          <w:szCs w:val="32"/>
          <w:rtl/>
        </w:rPr>
        <w:t>بخش دوم</w:t>
      </w:r>
    </w:p>
    <w:p w:rsidR="004D0677" w:rsidRPr="00D51F46" w:rsidRDefault="004D0677" w:rsidP="004D0677">
      <w:pPr>
        <w:jc w:val="center"/>
        <w:rPr>
          <w:rFonts w:cs="B Nazanin"/>
          <w:b/>
          <w:bCs/>
          <w:color w:val="002060"/>
          <w:sz w:val="32"/>
          <w:szCs w:val="32"/>
          <w:rtl/>
        </w:rPr>
      </w:pPr>
      <w:r w:rsidRPr="00D51F46">
        <w:rPr>
          <w:rFonts w:cs="B Nazanin" w:hint="cs"/>
          <w:b/>
          <w:bCs/>
          <w:color w:val="002060"/>
          <w:sz w:val="32"/>
          <w:szCs w:val="32"/>
          <w:rtl/>
        </w:rPr>
        <w:t>قدرت</w:t>
      </w:r>
    </w:p>
    <w:p w:rsidR="00EC2B45" w:rsidRPr="00D51F46" w:rsidRDefault="009C243B" w:rsidP="00766DA1">
      <w:pPr>
        <w:rPr>
          <w:rFonts w:cs="B Nazanin"/>
          <w:rtl/>
        </w:rPr>
      </w:pPr>
      <w:r w:rsidRPr="00D51F46">
        <w:rPr>
          <w:rFonts w:cs="B Nazanin" w:hint="cs"/>
          <w:b/>
          <w:bCs/>
          <w:rtl/>
        </w:rPr>
        <w:t xml:space="preserve">حکمت 236- مشکل همنشینی با قدرتمندان : </w:t>
      </w:r>
      <w:r w:rsidR="00232BE9" w:rsidRPr="00D51F46">
        <w:rPr>
          <w:rFonts w:cs="B Nazanin" w:hint="cs"/>
          <w:color w:val="C00000"/>
          <w:rtl/>
        </w:rPr>
        <w:t>همنشین پادشاه</w:t>
      </w:r>
      <w:r w:rsidR="00232BE9" w:rsidRPr="00D51F46">
        <w:rPr>
          <w:rFonts w:cs="B Nazanin" w:hint="cs"/>
          <w:rtl/>
        </w:rPr>
        <w:t>، شیرسواری را ماند که دیگران</w:t>
      </w:r>
      <w:r w:rsidR="00C24BB1" w:rsidRPr="00D51F46">
        <w:rPr>
          <w:rFonts w:cs="B Nazanin" w:hint="cs"/>
          <w:rtl/>
        </w:rPr>
        <w:t xml:space="preserve"> حسرت منزلت او را دارند ولی خود می داند که در جای خطرناکی قرار گرفته است.</w:t>
      </w:r>
    </w:p>
    <w:p w:rsidR="00766DA1" w:rsidRPr="00D51F46" w:rsidRDefault="00766DA1" w:rsidP="00766DA1">
      <w:pPr>
        <w:jc w:val="center"/>
        <w:rPr>
          <w:rFonts w:cs="B Nazanin"/>
          <w:b/>
          <w:bCs/>
          <w:color w:val="002060"/>
          <w:sz w:val="32"/>
          <w:szCs w:val="32"/>
          <w:rtl/>
        </w:rPr>
      </w:pPr>
      <w:r w:rsidRPr="00D51F46">
        <w:rPr>
          <w:rFonts w:cs="B Nazanin" w:hint="cs"/>
          <w:b/>
          <w:bCs/>
          <w:color w:val="002060"/>
          <w:sz w:val="32"/>
          <w:szCs w:val="32"/>
          <w:rtl/>
        </w:rPr>
        <w:t>فصل دهم</w:t>
      </w:r>
    </w:p>
    <w:p w:rsidR="00766DA1" w:rsidRPr="00D51F46" w:rsidRDefault="00766DA1" w:rsidP="00766DA1">
      <w:pPr>
        <w:jc w:val="center"/>
        <w:rPr>
          <w:rFonts w:cs="B Nazanin"/>
          <w:b/>
          <w:bCs/>
          <w:color w:val="002060"/>
          <w:sz w:val="32"/>
          <w:szCs w:val="32"/>
          <w:rtl/>
        </w:rPr>
      </w:pPr>
      <w:r w:rsidRPr="00D51F46">
        <w:rPr>
          <w:rFonts w:cs="B Nazanin" w:hint="cs"/>
          <w:b/>
          <w:bCs/>
          <w:color w:val="002060"/>
          <w:sz w:val="32"/>
          <w:szCs w:val="32"/>
          <w:rtl/>
        </w:rPr>
        <w:lastRenderedPageBreak/>
        <w:t>نظارت و کنترل</w:t>
      </w:r>
    </w:p>
    <w:p w:rsidR="00766DA1" w:rsidRPr="00D51F46" w:rsidRDefault="000A5F08" w:rsidP="00B60F96">
      <w:pPr>
        <w:rPr>
          <w:rFonts w:cs="B Nazanin"/>
          <w:rtl/>
        </w:rPr>
      </w:pPr>
      <w:r w:rsidRPr="00D51F46">
        <w:rPr>
          <w:rFonts w:cs="B Nazanin" w:hint="cs"/>
          <w:rtl/>
        </w:rPr>
        <w:t>در مدیریت اسلامی نظارت، نظام مند و همه جانبه است.</w:t>
      </w:r>
    </w:p>
    <w:p w:rsidR="00CD5834" w:rsidRPr="00D51F46" w:rsidRDefault="00CD5834" w:rsidP="00B60F96">
      <w:pPr>
        <w:rPr>
          <w:rFonts w:cs="B Nazanin"/>
          <w:rtl/>
        </w:rPr>
      </w:pPr>
      <w:r w:rsidRPr="00D51F46">
        <w:rPr>
          <w:rFonts w:cs="B Nazanin" w:hint="cs"/>
          <w:rtl/>
        </w:rPr>
        <w:t>مهمترین نظارت، تقوا یعنی تزکیه نفس و حفاظت از نفسانیت است که نتیجه آن خود کنترلی است.</w:t>
      </w:r>
    </w:p>
    <w:p w:rsidR="00677BFD" w:rsidRPr="00D51F46" w:rsidRDefault="00677BFD" w:rsidP="00B60F96">
      <w:pPr>
        <w:rPr>
          <w:rFonts w:cs="B Nazanin"/>
          <w:rtl/>
        </w:rPr>
      </w:pPr>
      <w:r w:rsidRPr="00D51F46">
        <w:rPr>
          <w:rFonts w:cs="B Nazanin" w:hint="cs"/>
          <w:rtl/>
        </w:rPr>
        <w:t>فقها چهار شرط را برای امر به معروف و نهی از منکر ذکر کرده اند :</w:t>
      </w:r>
    </w:p>
    <w:p w:rsidR="00677BFD" w:rsidRPr="00D51F46" w:rsidRDefault="00677BFD" w:rsidP="00677BFD">
      <w:pPr>
        <w:pStyle w:val="ListParagraph"/>
        <w:numPr>
          <w:ilvl w:val="0"/>
          <w:numId w:val="11"/>
        </w:numPr>
        <w:rPr>
          <w:rFonts w:cs="B Nazanin"/>
        </w:rPr>
      </w:pPr>
      <w:r w:rsidRPr="00D51F46">
        <w:rPr>
          <w:rFonts w:cs="B Nazanin" w:hint="cs"/>
          <w:rtl/>
        </w:rPr>
        <w:t>علم و معرفت</w:t>
      </w:r>
    </w:p>
    <w:p w:rsidR="00677BFD" w:rsidRPr="00D51F46" w:rsidRDefault="00677BFD" w:rsidP="00677BFD">
      <w:pPr>
        <w:pStyle w:val="ListParagraph"/>
        <w:numPr>
          <w:ilvl w:val="0"/>
          <w:numId w:val="11"/>
        </w:numPr>
        <w:rPr>
          <w:rFonts w:cs="B Nazanin"/>
        </w:rPr>
      </w:pPr>
      <w:r w:rsidRPr="00D51F46">
        <w:rPr>
          <w:rFonts w:cs="B Nazanin" w:hint="cs"/>
          <w:rtl/>
        </w:rPr>
        <w:t>احتمال تاثیر</w:t>
      </w:r>
    </w:p>
    <w:p w:rsidR="00677BFD" w:rsidRPr="00D51F46" w:rsidRDefault="00677BFD" w:rsidP="00677BFD">
      <w:pPr>
        <w:pStyle w:val="ListParagraph"/>
        <w:numPr>
          <w:ilvl w:val="0"/>
          <w:numId w:val="11"/>
        </w:numPr>
        <w:rPr>
          <w:rFonts w:cs="B Nazanin"/>
          <w:color w:val="C00000"/>
        </w:rPr>
      </w:pPr>
      <w:r w:rsidRPr="00D51F46">
        <w:rPr>
          <w:rFonts w:cs="B Nazanin" w:hint="cs"/>
          <w:color w:val="C00000"/>
          <w:rtl/>
        </w:rPr>
        <w:t>نبودن ضرر</w:t>
      </w:r>
    </w:p>
    <w:p w:rsidR="00221E03" w:rsidRPr="00D51F46" w:rsidRDefault="00677BFD" w:rsidP="00677BFD">
      <w:pPr>
        <w:pStyle w:val="ListParagraph"/>
        <w:numPr>
          <w:ilvl w:val="0"/>
          <w:numId w:val="11"/>
        </w:numPr>
        <w:rPr>
          <w:rFonts w:cs="B Nazanin"/>
        </w:rPr>
      </w:pPr>
      <w:r w:rsidRPr="00D51F46">
        <w:rPr>
          <w:rFonts w:cs="B Nazanin" w:hint="cs"/>
          <w:rtl/>
        </w:rPr>
        <w:t>ادامه و اصرار متخلف یعنی آن کس که معروف را ترک کرده و اصرار بر گناه دارد.</w:t>
      </w:r>
    </w:p>
    <w:p w:rsidR="00A40FBB" w:rsidRPr="00D51F46" w:rsidRDefault="00D119D2" w:rsidP="00A40FBB">
      <w:pPr>
        <w:rPr>
          <w:rFonts w:cs="B Nazanin"/>
          <w:rtl/>
        </w:rPr>
      </w:pPr>
      <w:r w:rsidRPr="00D51F46">
        <w:rPr>
          <w:rFonts w:cs="B Nazanin" w:hint="cs"/>
          <w:rtl/>
        </w:rPr>
        <w:t>تقوا بدون نظم محقق نخواهد شد و کنترل نیز نیاز به نظم دارد.</w:t>
      </w:r>
    </w:p>
    <w:p w:rsidR="009F6CC8" w:rsidRPr="00D51F46" w:rsidRDefault="009F6CC8" w:rsidP="00A40FBB">
      <w:pPr>
        <w:rPr>
          <w:rFonts w:cs="B Nazanin"/>
          <w:rtl/>
        </w:rPr>
      </w:pPr>
      <w:r w:rsidRPr="00D51F46">
        <w:rPr>
          <w:rFonts w:cs="B Nazanin" w:hint="cs"/>
          <w:rtl/>
        </w:rPr>
        <w:t>زیر بنای یک حرکت اصولی و منطقی نظم است.</w:t>
      </w:r>
    </w:p>
    <w:p w:rsidR="00D119D2" w:rsidRPr="00D51F46" w:rsidRDefault="006116ED" w:rsidP="00A40FBB">
      <w:pPr>
        <w:rPr>
          <w:rFonts w:cs="B Nazanin"/>
          <w:rtl/>
        </w:rPr>
      </w:pPr>
      <w:r w:rsidRPr="00D51F46">
        <w:rPr>
          <w:rFonts w:cs="B Nazanin" w:hint="cs"/>
          <w:rtl/>
        </w:rPr>
        <w:t>تدبیر حاوی دو نکته است :</w:t>
      </w:r>
    </w:p>
    <w:p w:rsidR="006116ED" w:rsidRPr="00D51F46" w:rsidRDefault="006116ED" w:rsidP="006116ED">
      <w:pPr>
        <w:pStyle w:val="ListParagraph"/>
        <w:numPr>
          <w:ilvl w:val="0"/>
          <w:numId w:val="12"/>
        </w:numPr>
        <w:rPr>
          <w:rFonts w:cs="B Nazanin"/>
        </w:rPr>
      </w:pPr>
      <w:r w:rsidRPr="00D51F46">
        <w:rPr>
          <w:rFonts w:cs="B Nazanin" w:hint="cs"/>
          <w:rtl/>
        </w:rPr>
        <w:t>ژرف اندیشی</w:t>
      </w:r>
    </w:p>
    <w:p w:rsidR="006116ED" w:rsidRPr="00D51F46" w:rsidRDefault="006116ED" w:rsidP="006116ED">
      <w:pPr>
        <w:pStyle w:val="ListParagraph"/>
        <w:numPr>
          <w:ilvl w:val="0"/>
          <w:numId w:val="12"/>
        </w:numPr>
        <w:rPr>
          <w:rFonts w:cs="B Nazanin"/>
        </w:rPr>
      </w:pPr>
      <w:r w:rsidRPr="00D51F46">
        <w:rPr>
          <w:rFonts w:cs="B Nazanin" w:hint="cs"/>
          <w:rtl/>
        </w:rPr>
        <w:t>عافیت نگری</w:t>
      </w:r>
    </w:p>
    <w:p w:rsidR="006116ED" w:rsidRPr="00D51F46" w:rsidRDefault="00B64E3C" w:rsidP="006116ED">
      <w:pPr>
        <w:rPr>
          <w:rFonts w:cs="B Nazanin"/>
          <w:rtl/>
        </w:rPr>
      </w:pPr>
      <w:r w:rsidRPr="00D51F46">
        <w:rPr>
          <w:rFonts w:cs="B Nazanin" w:hint="cs"/>
          <w:rtl/>
        </w:rPr>
        <w:t>حضرت علی(ع) می فرمایند : دوراندیش ترین شما پارساترین شماست.</w:t>
      </w:r>
    </w:p>
    <w:p w:rsidR="00B64E3C" w:rsidRPr="00D51F46" w:rsidRDefault="00B64E3C" w:rsidP="006116ED">
      <w:pPr>
        <w:rPr>
          <w:rFonts w:cs="B Nazanin"/>
          <w:rtl/>
        </w:rPr>
      </w:pPr>
      <w:r w:rsidRPr="00D51F46">
        <w:rPr>
          <w:rFonts w:cs="B Nazanin" w:hint="cs"/>
          <w:rtl/>
        </w:rPr>
        <w:t>تقوا در احادیث به عنوان ارزشی مثبت و نیرویی قدرتمند، بازدارنده و مصونیت دهنده و عامل قوی خود کنترلی معرفی شده است.</w:t>
      </w:r>
    </w:p>
    <w:p w:rsidR="00BC2D15" w:rsidRPr="00D51F46" w:rsidRDefault="00BC2D15" w:rsidP="006116ED">
      <w:pPr>
        <w:rPr>
          <w:rFonts w:cs="B Nazanin"/>
          <w:rtl/>
        </w:rPr>
      </w:pPr>
      <w:r w:rsidRPr="00D51F46">
        <w:rPr>
          <w:rFonts w:cs="B Nazanin" w:hint="cs"/>
          <w:rtl/>
        </w:rPr>
        <w:t>حضرت علی(ع) می فرمایند :</w:t>
      </w:r>
      <w:r w:rsidR="00953A40" w:rsidRPr="00D51F46">
        <w:rPr>
          <w:rFonts w:cs="B Nazanin" w:hint="cs"/>
          <w:rtl/>
        </w:rPr>
        <w:t xml:space="preserve"> همانا که تقوا داروی شفابخش بیماری های قلب شما و سبب بینایی چشم دل های شما می باشد.</w:t>
      </w:r>
    </w:p>
    <w:p w:rsidR="008B165A" w:rsidRPr="00D51F46" w:rsidRDefault="008B165A" w:rsidP="006116ED">
      <w:pPr>
        <w:rPr>
          <w:rFonts w:cs="B Nazanin"/>
          <w:rtl/>
        </w:rPr>
      </w:pPr>
      <w:r w:rsidRPr="00D51F46">
        <w:rPr>
          <w:rFonts w:cs="B Nazanin" w:hint="cs"/>
          <w:rtl/>
        </w:rPr>
        <w:t>و در جایی دیگر نیز می فرمایند : تقوا کلید هدایت و استقامت و توشه آخرت می باشد. تقوا سبب آزادی از بندگی ها و وسیله نجات از هلاکت هاست.</w:t>
      </w:r>
    </w:p>
    <w:p w:rsidR="0050373D" w:rsidRPr="00D51F46" w:rsidRDefault="0050373D" w:rsidP="006116ED">
      <w:pPr>
        <w:rPr>
          <w:rFonts w:cs="B Nazanin"/>
          <w:rtl/>
        </w:rPr>
      </w:pPr>
      <w:r w:rsidRPr="00D51F46">
        <w:rPr>
          <w:rFonts w:cs="B Nazanin" w:hint="cs"/>
          <w:rtl/>
        </w:rPr>
        <w:t>اولی</w:t>
      </w:r>
      <w:r w:rsidR="0044798A" w:rsidRPr="00D51F46">
        <w:rPr>
          <w:rFonts w:cs="B Nazanin" w:hint="cs"/>
          <w:rtl/>
        </w:rPr>
        <w:t>ن</w:t>
      </w:r>
      <w:r w:rsidRPr="00D51F46">
        <w:rPr>
          <w:rFonts w:cs="B Nazanin" w:hint="cs"/>
          <w:rtl/>
        </w:rPr>
        <w:t xml:space="preserve"> مرحله کنترل نفس </w:t>
      </w:r>
      <w:r w:rsidRPr="00D51F46">
        <w:rPr>
          <w:rFonts w:cs="B Nazanin" w:hint="cs"/>
          <w:color w:val="C00000"/>
          <w:rtl/>
        </w:rPr>
        <w:t>مشارطه</w:t>
      </w:r>
      <w:r w:rsidR="00A21E9A" w:rsidRPr="00D51F46">
        <w:rPr>
          <w:rFonts w:cs="B Nazanin" w:hint="cs"/>
          <w:rtl/>
        </w:rPr>
        <w:t>، دومین مرحله مراقبه و سومین مرحله حسابرسی اعمال است.</w:t>
      </w:r>
    </w:p>
    <w:p w:rsidR="00147D1F" w:rsidRPr="00D51F46" w:rsidRDefault="00147D1F" w:rsidP="006116ED">
      <w:pPr>
        <w:rPr>
          <w:rFonts w:cs="B Nazanin"/>
          <w:rtl/>
        </w:rPr>
      </w:pPr>
      <w:r w:rsidRPr="00D51F46">
        <w:rPr>
          <w:rFonts w:cs="B Nazanin" w:hint="cs"/>
          <w:rtl/>
        </w:rPr>
        <w:t xml:space="preserve">ریشه همه گرفتاری ها </w:t>
      </w:r>
      <w:r w:rsidRPr="00D51F46">
        <w:rPr>
          <w:rFonts w:cs="B Nazanin" w:hint="cs"/>
          <w:color w:val="C00000"/>
          <w:rtl/>
        </w:rPr>
        <w:t>حب</w:t>
      </w:r>
      <w:r w:rsidRPr="00D51F46">
        <w:rPr>
          <w:rFonts w:cs="B Nazanin" w:hint="cs"/>
          <w:rtl/>
        </w:rPr>
        <w:t xml:space="preserve"> </w:t>
      </w:r>
      <w:r w:rsidRPr="00D51F46">
        <w:rPr>
          <w:rFonts w:cs="B Nazanin" w:hint="cs"/>
          <w:color w:val="C00000"/>
          <w:rtl/>
        </w:rPr>
        <w:t>دنیا</w:t>
      </w:r>
      <w:r w:rsidRPr="00D51F46">
        <w:rPr>
          <w:rFonts w:cs="B Nazanin" w:hint="cs"/>
          <w:rtl/>
        </w:rPr>
        <w:t>ست.</w:t>
      </w:r>
    </w:p>
    <w:p w:rsidR="00147D1F" w:rsidRPr="00D51F46" w:rsidRDefault="007A0FDC" w:rsidP="006116ED">
      <w:pPr>
        <w:rPr>
          <w:rFonts w:cs="B Nazanin"/>
          <w:rtl/>
        </w:rPr>
      </w:pPr>
      <w:r w:rsidRPr="00D51F46">
        <w:rPr>
          <w:rFonts w:cs="B Nazanin" w:hint="cs"/>
          <w:rtl/>
        </w:rPr>
        <w:lastRenderedPageBreak/>
        <w:t xml:space="preserve">در فرهنگ قرآنی </w:t>
      </w:r>
      <w:r w:rsidRPr="00D51F46">
        <w:rPr>
          <w:rFonts w:cs="B Nazanin" w:hint="cs"/>
          <w:color w:val="C00000"/>
          <w:rtl/>
        </w:rPr>
        <w:t>شهادت</w:t>
      </w:r>
      <w:r w:rsidRPr="00D51F46">
        <w:rPr>
          <w:rFonts w:cs="B Nazanin" w:hint="cs"/>
          <w:rtl/>
        </w:rPr>
        <w:t xml:space="preserve"> بالاترین ارزش است.</w:t>
      </w:r>
    </w:p>
    <w:p w:rsidR="007A1448" w:rsidRPr="00D51F46" w:rsidRDefault="0053644D" w:rsidP="0053644D">
      <w:pPr>
        <w:jc w:val="center"/>
        <w:rPr>
          <w:rFonts w:cs="B Nazanin"/>
          <w:b/>
          <w:bCs/>
          <w:color w:val="002060"/>
          <w:sz w:val="32"/>
          <w:szCs w:val="32"/>
          <w:rtl/>
        </w:rPr>
      </w:pPr>
      <w:r w:rsidRPr="00D51F46">
        <w:rPr>
          <w:rFonts w:cs="B Nazanin" w:hint="cs"/>
          <w:b/>
          <w:bCs/>
          <w:color w:val="002060"/>
          <w:sz w:val="32"/>
          <w:szCs w:val="32"/>
          <w:rtl/>
        </w:rPr>
        <w:t>فصل یازدهم</w:t>
      </w:r>
    </w:p>
    <w:p w:rsidR="0053644D" w:rsidRPr="00D51F46" w:rsidRDefault="0053644D" w:rsidP="0053644D">
      <w:pPr>
        <w:jc w:val="center"/>
        <w:rPr>
          <w:rFonts w:cs="B Nazanin"/>
          <w:b/>
          <w:bCs/>
          <w:color w:val="002060"/>
          <w:sz w:val="32"/>
          <w:szCs w:val="32"/>
          <w:rtl/>
        </w:rPr>
      </w:pPr>
      <w:r w:rsidRPr="00D51F46">
        <w:rPr>
          <w:rFonts w:cs="B Nazanin" w:hint="cs"/>
          <w:b/>
          <w:bCs/>
          <w:color w:val="002060"/>
          <w:sz w:val="32"/>
          <w:szCs w:val="32"/>
          <w:rtl/>
        </w:rPr>
        <w:t>هدف گذاری و ذکر و یادآوری خداوند</w:t>
      </w:r>
    </w:p>
    <w:p w:rsidR="0053644D" w:rsidRPr="00D51F46" w:rsidRDefault="00EF0B75" w:rsidP="0053644D">
      <w:pPr>
        <w:rPr>
          <w:rFonts w:cs="B Nazanin"/>
          <w:rtl/>
        </w:rPr>
      </w:pPr>
      <w:r w:rsidRPr="00D51F46">
        <w:rPr>
          <w:rFonts w:cs="B Nazanin" w:hint="cs"/>
          <w:rtl/>
        </w:rPr>
        <w:t>هدف به عنوان عامل و انگیزه حرکت فرد و سازمان محسوب می شود. هدف نتایج مورد انتظار است که فرد تلاش می کند به آن دست یابد.</w:t>
      </w:r>
    </w:p>
    <w:p w:rsidR="00EF0B75" w:rsidRPr="00D51F46" w:rsidRDefault="00EF0B75" w:rsidP="0053644D">
      <w:pPr>
        <w:rPr>
          <w:rFonts w:cs="B Nazanin"/>
          <w:rtl/>
        </w:rPr>
      </w:pPr>
      <w:r w:rsidRPr="00D51F46">
        <w:rPr>
          <w:rFonts w:cs="B Nazanin" w:hint="cs"/>
          <w:rtl/>
        </w:rPr>
        <w:t>هدف مدیریت اسلامی هدایت و رشد انسان هاست.</w:t>
      </w:r>
    </w:p>
    <w:p w:rsidR="00EF0B75" w:rsidRPr="00D51F46" w:rsidRDefault="00EF0B75" w:rsidP="0053644D">
      <w:pPr>
        <w:rPr>
          <w:rFonts w:cs="B Nazanin"/>
          <w:rtl/>
        </w:rPr>
      </w:pPr>
      <w:r w:rsidRPr="00D51F46">
        <w:rPr>
          <w:rFonts w:cs="B Nazanin" w:hint="cs"/>
          <w:rtl/>
        </w:rPr>
        <w:t>سعادتمند کسی است که از زندگی دیگران عبرت بیاموزد.</w:t>
      </w:r>
    </w:p>
    <w:p w:rsidR="009D402D" w:rsidRPr="00D51F46" w:rsidRDefault="009D402D" w:rsidP="0053644D">
      <w:pPr>
        <w:rPr>
          <w:rFonts w:cs="B Nazanin"/>
          <w:rtl/>
        </w:rPr>
      </w:pPr>
      <w:r w:rsidRPr="00D51F46">
        <w:rPr>
          <w:rFonts w:cs="B Nazanin" w:hint="cs"/>
          <w:rtl/>
        </w:rPr>
        <w:t xml:space="preserve">وجه تمایز مدیریت اسلامی از سایر نظامها در </w:t>
      </w:r>
      <w:r w:rsidRPr="00D51F46">
        <w:rPr>
          <w:rFonts w:cs="B Nazanin" w:hint="cs"/>
          <w:color w:val="C00000"/>
          <w:rtl/>
        </w:rPr>
        <w:t>نظام ارزشی</w:t>
      </w:r>
      <w:r w:rsidRPr="00D51F46">
        <w:rPr>
          <w:rFonts w:cs="B Nazanin" w:hint="cs"/>
          <w:rtl/>
        </w:rPr>
        <w:t xml:space="preserve"> است.</w:t>
      </w:r>
    </w:p>
    <w:p w:rsidR="00767B66" w:rsidRPr="00D51F46" w:rsidRDefault="00767B66" w:rsidP="00690665">
      <w:pPr>
        <w:rPr>
          <w:rFonts w:cs="B Nazanin"/>
          <w:rtl/>
        </w:rPr>
      </w:pPr>
    </w:p>
    <w:p w:rsidR="00A05917" w:rsidRPr="00D51F46" w:rsidRDefault="00A05917" w:rsidP="00690665">
      <w:pPr>
        <w:rPr>
          <w:rFonts w:cs="B Nazanin"/>
          <w:rtl/>
        </w:rPr>
      </w:pPr>
    </w:p>
    <w:p w:rsidR="00767B66" w:rsidRPr="00D51F46" w:rsidRDefault="00767B66" w:rsidP="00690665">
      <w:pPr>
        <w:rPr>
          <w:rFonts w:cs="B Nazanin"/>
          <w:rtl/>
        </w:rPr>
      </w:pPr>
    </w:p>
    <w:p w:rsidR="00117D99" w:rsidRPr="00D51F46" w:rsidRDefault="00FF0136" w:rsidP="00690665">
      <w:pPr>
        <w:rPr>
          <w:rFonts w:cs="B Nazanin"/>
          <w:b/>
          <w:bCs/>
          <w:color w:val="002060"/>
          <w:sz w:val="36"/>
          <w:szCs w:val="36"/>
          <w:rtl/>
        </w:rPr>
      </w:pPr>
      <w:r w:rsidRPr="00D51F46">
        <w:rPr>
          <w:rFonts w:cs="B Nazanin" w:hint="cs"/>
          <w:b/>
          <w:bCs/>
          <w:color w:val="002060"/>
          <w:sz w:val="32"/>
          <w:szCs w:val="32"/>
          <w:rtl/>
        </w:rPr>
        <w:t>نکات کلیدی</w:t>
      </w:r>
    </w:p>
    <w:p w:rsidR="00690665" w:rsidRPr="00D51F46" w:rsidRDefault="0039719C" w:rsidP="00690665">
      <w:pPr>
        <w:rPr>
          <w:rFonts w:cs="B Nazanin"/>
          <w:rtl/>
        </w:rPr>
      </w:pPr>
      <w:r w:rsidRPr="00D51F46">
        <w:rPr>
          <w:rFonts w:cs="B Nazanin" w:hint="cs"/>
          <w:rtl/>
        </w:rPr>
        <w:t xml:space="preserve">مهمترین ارزش </w:t>
      </w:r>
      <w:r w:rsidR="0060653F" w:rsidRPr="00D51F46">
        <w:rPr>
          <w:rFonts w:cs="B Nazanin" w:hint="cs"/>
          <w:rtl/>
        </w:rPr>
        <w:t xml:space="preserve">مورد تاکید حضرت علی(ع) به دنبال </w:t>
      </w:r>
      <w:r w:rsidR="0060653F" w:rsidRPr="00D51F46">
        <w:rPr>
          <w:rFonts w:cs="B Nazanin" w:hint="cs"/>
          <w:color w:val="C00000"/>
          <w:rtl/>
        </w:rPr>
        <w:t>رضایت الهی</w:t>
      </w:r>
      <w:r w:rsidR="0060653F" w:rsidRPr="00D51F46">
        <w:rPr>
          <w:rFonts w:cs="B Nazanin" w:hint="cs"/>
          <w:rtl/>
        </w:rPr>
        <w:t xml:space="preserve"> بودن است.</w:t>
      </w:r>
    </w:p>
    <w:p w:rsidR="00195B8E" w:rsidRPr="00D51F46" w:rsidRDefault="00971CC1" w:rsidP="00690665">
      <w:pPr>
        <w:rPr>
          <w:rFonts w:cs="B Nazanin"/>
          <w:rtl/>
        </w:rPr>
      </w:pPr>
      <w:r w:rsidRPr="00D51F46">
        <w:rPr>
          <w:rFonts w:cs="B Nazanin" w:hint="cs"/>
          <w:rtl/>
        </w:rPr>
        <w:t xml:space="preserve">خصوصیت اصلی یک مدیر خدا باور </w:t>
      </w:r>
      <w:r w:rsidRPr="00D51F46">
        <w:rPr>
          <w:rFonts w:cs="B Nazanin" w:hint="cs"/>
          <w:color w:val="C00000"/>
          <w:rtl/>
        </w:rPr>
        <w:t>انس با خداست</w:t>
      </w:r>
      <w:r w:rsidRPr="00D51F46">
        <w:rPr>
          <w:rFonts w:cs="B Nazanin" w:hint="cs"/>
          <w:rtl/>
        </w:rPr>
        <w:t>.</w:t>
      </w:r>
    </w:p>
    <w:p w:rsidR="00121EB2" w:rsidRPr="00D51F46" w:rsidRDefault="00121EB2" w:rsidP="00690665">
      <w:pPr>
        <w:rPr>
          <w:rFonts w:cs="B Nazanin"/>
          <w:rtl/>
        </w:rPr>
      </w:pPr>
      <w:r w:rsidRPr="00D51F46">
        <w:rPr>
          <w:rFonts w:cs="B Nazanin" w:hint="cs"/>
          <w:color w:val="C00000"/>
          <w:rtl/>
        </w:rPr>
        <w:t>عدم حسادت</w:t>
      </w:r>
      <w:r w:rsidRPr="00D51F46">
        <w:rPr>
          <w:rFonts w:cs="B Nazanin" w:hint="cs"/>
          <w:rtl/>
        </w:rPr>
        <w:t xml:space="preserve"> یکی دیگر از خصوصیات مدیر اسلامی است.</w:t>
      </w:r>
    </w:p>
    <w:p w:rsidR="0033739C" w:rsidRPr="00D51F46" w:rsidRDefault="00524465" w:rsidP="00690665">
      <w:pPr>
        <w:rPr>
          <w:rFonts w:cs="B Nazanin"/>
          <w:rtl/>
        </w:rPr>
      </w:pPr>
      <w:r w:rsidRPr="00D51F46">
        <w:rPr>
          <w:rFonts w:cs="B Nazanin" w:hint="cs"/>
          <w:color w:val="C00000"/>
          <w:rtl/>
        </w:rPr>
        <w:t>بهترین بنده خدا</w:t>
      </w:r>
      <w:r w:rsidRPr="00D51F46">
        <w:rPr>
          <w:rFonts w:cs="B Nazanin" w:hint="cs"/>
          <w:rtl/>
        </w:rPr>
        <w:t xml:space="preserve"> کسی است که خدا او را در پیکار با نفسش یاری داده است.</w:t>
      </w:r>
    </w:p>
    <w:p w:rsidR="00230C0D" w:rsidRPr="00D51F46" w:rsidRDefault="008222B3" w:rsidP="00690665">
      <w:pPr>
        <w:rPr>
          <w:rFonts w:cs="B Nazanin"/>
          <w:rtl/>
        </w:rPr>
      </w:pPr>
      <w:r w:rsidRPr="00D51F46">
        <w:rPr>
          <w:rFonts w:cs="B Nazanin" w:hint="cs"/>
          <w:color w:val="C00000"/>
          <w:rtl/>
        </w:rPr>
        <w:t>غرور</w:t>
      </w:r>
      <w:r w:rsidRPr="00D51F46">
        <w:rPr>
          <w:rFonts w:cs="B Nazanin" w:hint="cs"/>
          <w:rtl/>
        </w:rPr>
        <w:t xml:space="preserve"> مانع بالندگی و تکامل و زمینه در جا زدن و نرسیدن به موفقیت است.</w:t>
      </w:r>
    </w:p>
    <w:p w:rsidR="00121EB2" w:rsidRPr="00D51F46" w:rsidRDefault="00D775DD" w:rsidP="00690665">
      <w:pPr>
        <w:rPr>
          <w:rFonts w:cs="B Nazanin"/>
          <w:rtl/>
        </w:rPr>
      </w:pPr>
      <w:r w:rsidRPr="00D51F46">
        <w:rPr>
          <w:rFonts w:cs="B Nazanin" w:hint="cs"/>
          <w:color w:val="C00000"/>
          <w:rtl/>
        </w:rPr>
        <w:t>آشکار کردن سیمای فاسدان</w:t>
      </w:r>
      <w:r w:rsidRPr="00D51F46">
        <w:rPr>
          <w:rFonts w:cs="B Nazanin" w:hint="cs"/>
          <w:rtl/>
        </w:rPr>
        <w:t xml:space="preserve"> از مسئولیت های مدیر اسلامی است.</w:t>
      </w:r>
    </w:p>
    <w:p w:rsidR="00D775DD" w:rsidRPr="00D51F46" w:rsidRDefault="00277DBF" w:rsidP="00690665">
      <w:pPr>
        <w:rPr>
          <w:rFonts w:cs="B Nazanin"/>
          <w:rtl/>
        </w:rPr>
      </w:pPr>
      <w:r w:rsidRPr="00D51F46">
        <w:rPr>
          <w:rFonts w:cs="B Nazanin" w:hint="cs"/>
          <w:rtl/>
        </w:rPr>
        <w:t xml:space="preserve">قله بلند اسلام </w:t>
      </w:r>
      <w:r w:rsidRPr="00D51F46">
        <w:rPr>
          <w:rFonts w:cs="B Nazanin" w:hint="cs"/>
          <w:color w:val="C00000"/>
          <w:rtl/>
        </w:rPr>
        <w:t>جهاد</w:t>
      </w:r>
      <w:r w:rsidRPr="00D51F46">
        <w:rPr>
          <w:rFonts w:cs="B Nazanin" w:hint="cs"/>
          <w:rtl/>
        </w:rPr>
        <w:t xml:space="preserve"> است.</w:t>
      </w:r>
    </w:p>
    <w:p w:rsidR="00277DBF" w:rsidRPr="00D51F46" w:rsidRDefault="005774A3" w:rsidP="00690665">
      <w:pPr>
        <w:rPr>
          <w:rFonts w:cs="B Nazanin"/>
          <w:rtl/>
        </w:rPr>
      </w:pPr>
      <w:r w:rsidRPr="00D51F46">
        <w:rPr>
          <w:rFonts w:cs="B Nazanin" w:hint="cs"/>
          <w:color w:val="C00000"/>
          <w:rtl/>
        </w:rPr>
        <w:t>روزه ماه رمضان</w:t>
      </w:r>
      <w:r w:rsidR="00661136" w:rsidRPr="00D51F46">
        <w:rPr>
          <w:rFonts w:cs="B Nazanin" w:hint="cs"/>
          <w:rtl/>
        </w:rPr>
        <w:t xml:space="preserve"> به عنوان سپری در برابر عذاب الهی است.</w:t>
      </w:r>
    </w:p>
    <w:p w:rsidR="00661136" w:rsidRPr="00D51F46" w:rsidRDefault="00F02BD8" w:rsidP="00690665">
      <w:pPr>
        <w:rPr>
          <w:rFonts w:cs="B Nazanin"/>
          <w:rtl/>
        </w:rPr>
      </w:pPr>
      <w:r w:rsidRPr="00D51F46">
        <w:rPr>
          <w:rFonts w:cs="B Nazanin" w:hint="cs"/>
          <w:rtl/>
        </w:rPr>
        <w:lastRenderedPageBreak/>
        <w:t xml:space="preserve">امر به معروف و نهی از منکر از ارکان </w:t>
      </w:r>
      <w:r w:rsidRPr="00D51F46">
        <w:rPr>
          <w:rFonts w:cs="B Nazanin" w:hint="cs"/>
          <w:color w:val="C00000"/>
          <w:rtl/>
        </w:rPr>
        <w:t>جهاد</w:t>
      </w:r>
      <w:r w:rsidRPr="00D51F46">
        <w:rPr>
          <w:rFonts w:cs="B Nazanin" w:hint="cs"/>
          <w:rtl/>
        </w:rPr>
        <w:t xml:space="preserve"> است.</w:t>
      </w:r>
    </w:p>
    <w:p w:rsidR="00F02BD8" w:rsidRPr="00D51F46" w:rsidRDefault="0048261C" w:rsidP="00690665">
      <w:pPr>
        <w:rPr>
          <w:rFonts w:cs="B Nazanin"/>
          <w:rtl/>
        </w:rPr>
      </w:pPr>
      <w:r w:rsidRPr="00D51F46">
        <w:rPr>
          <w:rFonts w:cs="B Nazanin" w:hint="cs"/>
          <w:rtl/>
        </w:rPr>
        <w:t xml:space="preserve">در روش تنبیه خطاکار </w:t>
      </w:r>
      <w:r w:rsidRPr="00D51F46">
        <w:rPr>
          <w:rFonts w:cs="B Nazanin" w:hint="cs"/>
          <w:color w:val="C00000"/>
          <w:rtl/>
        </w:rPr>
        <w:t>حفظ آبرو</w:t>
      </w:r>
      <w:r w:rsidRPr="00D51F46">
        <w:rPr>
          <w:rFonts w:cs="B Nazanin" w:hint="cs"/>
          <w:rtl/>
        </w:rPr>
        <w:t xml:space="preserve"> و حیثیت فرد حائز اهمیت است.</w:t>
      </w:r>
    </w:p>
    <w:p w:rsidR="00A23303" w:rsidRPr="00D51F46" w:rsidRDefault="00FA50A7" w:rsidP="00690665">
      <w:pPr>
        <w:rPr>
          <w:rFonts w:cs="B Nazanin"/>
          <w:rtl/>
        </w:rPr>
      </w:pPr>
      <w:r w:rsidRPr="00D51F46">
        <w:rPr>
          <w:rFonts w:cs="B Nazanin" w:hint="cs"/>
          <w:color w:val="C00000"/>
          <w:rtl/>
        </w:rPr>
        <w:t>کاری را بزرگ شمردن</w:t>
      </w:r>
      <w:r w:rsidRPr="00D51F46">
        <w:rPr>
          <w:rFonts w:cs="B Nazanin" w:hint="cs"/>
          <w:rtl/>
        </w:rPr>
        <w:t xml:space="preserve"> سبب خاموش شدن نور حق می شود.</w:t>
      </w:r>
    </w:p>
    <w:p w:rsidR="0038616B" w:rsidRPr="00D51F46" w:rsidRDefault="0038616B" w:rsidP="001A398B">
      <w:pPr>
        <w:rPr>
          <w:rFonts w:cs="B Nazanin"/>
          <w:rtl/>
        </w:rPr>
      </w:pPr>
      <w:r w:rsidRPr="00D51F46">
        <w:rPr>
          <w:rFonts w:cs="B Nazanin" w:hint="cs"/>
          <w:rtl/>
        </w:rPr>
        <w:t>بهترین سفارش م</w:t>
      </w:r>
      <w:r w:rsidR="001A398B" w:rsidRPr="00D51F46">
        <w:rPr>
          <w:rFonts w:cs="B Nazanin" w:hint="cs"/>
          <w:rtl/>
        </w:rPr>
        <w:t>ؤ</w:t>
      </w:r>
      <w:r w:rsidRPr="00D51F46">
        <w:rPr>
          <w:rFonts w:cs="B Nazanin" w:hint="cs"/>
          <w:rtl/>
        </w:rPr>
        <w:t xml:space="preserve">منان و بهترین پایان نامه کار در پیشگاه خداوند </w:t>
      </w:r>
      <w:r w:rsidRPr="00D51F46">
        <w:rPr>
          <w:rFonts w:cs="B Nazanin" w:hint="cs"/>
          <w:color w:val="C00000"/>
          <w:rtl/>
        </w:rPr>
        <w:t>تقوای الهی</w:t>
      </w:r>
      <w:r w:rsidRPr="00D51F46">
        <w:rPr>
          <w:rFonts w:cs="B Nazanin" w:hint="cs"/>
          <w:rtl/>
        </w:rPr>
        <w:t xml:space="preserve"> است.</w:t>
      </w:r>
    </w:p>
    <w:p w:rsidR="00734857" w:rsidRPr="00D51F46" w:rsidRDefault="00266666" w:rsidP="00734857">
      <w:pPr>
        <w:rPr>
          <w:rFonts w:cs="B Nazanin"/>
          <w:rtl/>
        </w:rPr>
      </w:pPr>
      <w:r w:rsidRPr="00D51F46">
        <w:rPr>
          <w:rFonts w:cs="B Nazanin" w:hint="cs"/>
          <w:rtl/>
        </w:rPr>
        <w:t xml:space="preserve">وسیله پوشاندن عیب ها </w:t>
      </w:r>
      <w:r w:rsidRPr="00D51F46">
        <w:rPr>
          <w:rFonts w:cs="B Nazanin" w:hint="cs"/>
          <w:color w:val="C00000"/>
          <w:rtl/>
        </w:rPr>
        <w:t>پرسش کردن</w:t>
      </w:r>
      <w:r w:rsidRPr="00D51F46">
        <w:rPr>
          <w:rFonts w:cs="B Nazanin" w:hint="cs"/>
          <w:rtl/>
        </w:rPr>
        <w:t xml:space="preserve"> است.</w:t>
      </w:r>
    </w:p>
    <w:p w:rsidR="00734857" w:rsidRPr="00D51F46" w:rsidRDefault="00734857" w:rsidP="00767B66">
      <w:pPr>
        <w:rPr>
          <w:rFonts w:cs="B Nazanin"/>
          <w:rtl/>
        </w:rPr>
      </w:pPr>
    </w:p>
    <w:p w:rsidR="00734857" w:rsidRPr="00D51F46" w:rsidRDefault="00547A77" w:rsidP="00734857">
      <w:pPr>
        <w:jc w:val="center"/>
        <w:rPr>
          <w:rFonts w:ascii="Cooper Black" w:hAnsi="Cooper Black" w:cs="B Nazanin"/>
          <w:color w:val="D9D9D9" w:themeColor="background1" w:themeShade="D9"/>
          <w:sz w:val="72"/>
          <w:szCs w:val="72"/>
        </w:rPr>
      </w:pPr>
      <w:hyperlink r:id="rId9" w:history="1">
        <w:r w:rsidR="00734857" w:rsidRPr="00D51F46">
          <w:rPr>
            <w:rStyle w:val="Hyperlink"/>
            <w:rFonts w:ascii="Cooper Black" w:hAnsi="Cooper Black" w:cs="B Nazanin"/>
            <w:color w:val="D9D9D9" w:themeColor="background1" w:themeShade="D9"/>
            <w:sz w:val="72"/>
            <w:szCs w:val="72"/>
            <w:u w:val="none"/>
          </w:rPr>
          <w:t>alibostan.blogsky.com</w:t>
        </w:r>
      </w:hyperlink>
    </w:p>
    <w:sectPr w:rsidR="00734857" w:rsidRPr="00D51F46" w:rsidSect="00615903">
      <w:footerReference w:type="first" r:id="rId10"/>
      <w:pgSz w:w="11906" w:h="16838" w:code="9"/>
      <w:pgMar w:top="1440" w:right="1440" w:bottom="1440" w:left="1440" w:header="709" w:footer="709" w:gutter="0"/>
      <w:pgBorders w:offsetFrom="page">
        <w:top w:val="twistedLines2" w:sz="18" w:space="24" w:color="auto"/>
        <w:left w:val="twistedLines2" w:sz="18" w:space="24" w:color="auto"/>
        <w:bottom w:val="twistedLines2" w:sz="18" w:space="24" w:color="auto"/>
        <w:right w:val="twistedLines2" w:sz="18" w:space="24" w:color="auto"/>
      </w:pgBorders>
      <w:cols w:space="708"/>
      <w:titlePg/>
      <w:bidi/>
      <w:rtlGut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47A77" w:rsidRDefault="00547A77" w:rsidP="00150D44">
      <w:pPr>
        <w:spacing w:after="0" w:line="240" w:lineRule="auto"/>
      </w:pPr>
      <w:r>
        <w:separator/>
      </w:r>
    </w:p>
  </w:endnote>
  <w:endnote w:type="continuationSeparator" w:id="0">
    <w:p w:rsidR="00547A77" w:rsidRDefault="00547A77" w:rsidP="00150D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B Nazanin">
    <w:panose1 w:val="00000400000000000000"/>
    <w:charset w:val="B2"/>
    <w:family w:val="auto"/>
    <w:pitch w:val="variable"/>
    <w:sig w:usb0="00002001" w:usb1="80000000" w:usb2="00000008" w:usb3="00000000" w:csb0="00000040" w:csb1="00000000"/>
  </w:font>
  <w:font w:name="2  Zar">
    <w:altName w:val="Courier New"/>
    <w:charset w:val="B2"/>
    <w:family w:val="auto"/>
    <w:pitch w:val="variable"/>
    <w:sig w:usb0="00002000" w:usb1="80000000" w:usb2="00000008" w:usb3="00000000" w:csb0="00000040" w:csb1="00000000"/>
  </w:font>
  <w:font w:name="Cooper Black">
    <w:panose1 w:val="0208090404030B0204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969169713"/>
      <w:placeholder>
        <w:docPart w:val="28E627A2C87E4853B0047CADDD8550EB"/>
      </w:placeholder>
      <w:temporary/>
      <w:showingPlcHdr/>
    </w:sdtPr>
    <w:sdtContent>
      <w:p w:rsidR="000843CB" w:rsidRDefault="000843CB">
        <w:pPr>
          <w:pStyle w:val="Footer"/>
        </w:pPr>
        <w:r>
          <w:t>[Type text]</w:t>
        </w:r>
      </w:p>
    </w:sdtContent>
  </w:sdt>
  <w:p w:rsidR="00150D44" w:rsidRDefault="00150D4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47A77" w:rsidRDefault="00547A77" w:rsidP="00150D44">
      <w:pPr>
        <w:spacing w:after="0" w:line="240" w:lineRule="auto"/>
      </w:pPr>
      <w:r>
        <w:separator/>
      </w:r>
    </w:p>
  </w:footnote>
  <w:footnote w:type="continuationSeparator" w:id="0">
    <w:p w:rsidR="00547A77" w:rsidRDefault="00547A77" w:rsidP="00150D4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1D024D"/>
    <w:multiLevelType w:val="hybridMultilevel"/>
    <w:tmpl w:val="961ADB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461830"/>
    <w:multiLevelType w:val="hybridMultilevel"/>
    <w:tmpl w:val="945AD3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284758C"/>
    <w:multiLevelType w:val="hybridMultilevel"/>
    <w:tmpl w:val="96AAA6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7196770"/>
    <w:multiLevelType w:val="hybridMultilevel"/>
    <w:tmpl w:val="64103B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7BB3B83"/>
    <w:multiLevelType w:val="hybridMultilevel"/>
    <w:tmpl w:val="3542B1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2B40DA6"/>
    <w:multiLevelType w:val="hybridMultilevel"/>
    <w:tmpl w:val="8EFA8B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9945CC5"/>
    <w:multiLevelType w:val="hybridMultilevel"/>
    <w:tmpl w:val="589E04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BE5331D"/>
    <w:multiLevelType w:val="hybridMultilevel"/>
    <w:tmpl w:val="66C043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1A00BA6"/>
    <w:multiLevelType w:val="hybridMultilevel"/>
    <w:tmpl w:val="74D803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6AC2360"/>
    <w:multiLevelType w:val="hybridMultilevel"/>
    <w:tmpl w:val="4344E4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E1569C7"/>
    <w:multiLevelType w:val="hybridMultilevel"/>
    <w:tmpl w:val="156E97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73850FF0"/>
    <w:multiLevelType w:val="hybridMultilevel"/>
    <w:tmpl w:val="F710B1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9"/>
  </w:num>
  <w:num w:numId="3">
    <w:abstractNumId w:val="2"/>
  </w:num>
  <w:num w:numId="4">
    <w:abstractNumId w:val="7"/>
  </w:num>
  <w:num w:numId="5">
    <w:abstractNumId w:val="4"/>
  </w:num>
  <w:num w:numId="6">
    <w:abstractNumId w:val="11"/>
  </w:num>
  <w:num w:numId="7">
    <w:abstractNumId w:val="6"/>
  </w:num>
  <w:num w:numId="8">
    <w:abstractNumId w:val="1"/>
  </w:num>
  <w:num w:numId="9">
    <w:abstractNumId w:val="0"/>
  </w:num>
  <w:num w:numId="10">
    <w:abstractNumId w:val="5"/>
  </w:num>
  <w:num w:numId="11">
    <w:abstractNumId w:val="8"/>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attachedTemplate r:id="rId1"/>
  <w:defaultTabStop w:val="720"/>
  <w:drawingGridHorizontalSpacing w:val="14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1F46"/>
    <w:rsid w:val="00002864"/>
    <w:rsid w:val="00004D83"/>
    <w:rsid w:val="00005FD8"/>
    <w:rsid w:val="00010DCE"/>
    <w:rsid w:val="00011298"/>
    <w:rsid w:val="000125B3"/>
    <w:rsid w:val="00013B6B"/>
    <w:rsid w:val="000218AA"/>
    <w:rsid w:val="0002190A"/>
    <w:rsid w:val="00022C00"/>
    <w:rsid w:val="00026BEB"/>
    <w:rsid w:val="00030E5B"/>
    <w:rsid w:val="00041AD4"/>
    <w:rsid w:val="00051967"/>
    <w:rsid w:val="000522F3"/>
    <w:rsid w:val="00052B4F"/>
    <w:rsid w:val="000547F8"/>
    <w:rsid w:val="00066E5E"/>
    <w:rsid w:val="00067B5B"/>
    <w:rsid w:val="00067F16"/>
    <w:rsid w:val="00070155"/>
    <w:rsid w:val="00072A53"/>
    <w:rsid w:val="00073AED"/>
    <w:rsid w:val="000843CB"/>
    <w:rsid w:val="00084429"/>
    <w:rsid w:val="00084B1E"/>
    <w:rsid w:val="0008561B"/>
    <w:rsid w:val="00092509"/>
    <w:rsid w:val="00092D1D"/>
    <w:rsid w:val="00093848"/>
    <w:rsid w:val="000938ED"/>
    <w:rsid w:val="000947A3"/>
    <w:rsid w:val="000A1DB5"/>
    <w:rsid w:val="000A4B52"/>
    <w:rsid w:val="000A58DB"/>
    <w:rsid w:val="000A5F08"/>
    <w:rsid w:val="000A704A"/>
    <w:rsid w:val="000B325B"/>
    <w:rsid w:val="000C12EA"/>
    <w:rsid w:val="000C3127"/>
    <w:rsid w:val="000C5D77"/>
    <w:rsid w:val="000D0462"/>
    <w:rsid w:val="000D4543"/>
    <w:rsid w:val="000D70DC"/>
    <w:rsid w:val="000E1DE3"/>
    <w:rsid w:val="000E358B"/>
    <w:rsid w:val="000E4558"/>
    <w:rsid w:val="000E5B51"/>
    <w:rsid w:val="000F2F85"/>
    <w:rsid w:val="000F6B79"/>
    <w:rsid w:val="001077F5"/>
    <w:rsid w:val="00117D99"/>
    <w:rsid w:val="00121EB2"/>
    <w:rsid w:val="00123D42"/>
    <w:rsid w:val="00123FE9"/>
    <w:rsid w:val="00134242"/>
    <w:rsid w:val="00135ABC"/>
    <w:rsid w:val="00136DD3"/>
    <w:rsid w:val="00137FF5"/>
    <w:rsid w:val="001436EC"/>
    <w:rsid w:val="00147D1F"/>
    <w:rsid w:val="00150D44"/>
    <w:rsid w:val="001514F5"/>
    <w:rsid w:val="00155F0E"/>
    <w:rsid w:val="001575CA"/>
    <w:rsid w:val="0016395B"/>
    <w:rsid w:val="001718D9"/>
    <w:rsid w:val="00180B8D"/>
    <w:rsid w:val="00187E33"/>
    <w:rsid w:val="001911CE"/>
    <w:rsid w:val="00195B8E"/>
    <w:rsid w:val="00195BD2"/>
    <w:rsid w:val="0019764A"/>
    <w:rsid w:val="001A009B"/>
    <w:rsid w:val="001A398B"/>
    <w:rsid w:val="001A4A92"/>
    <w:rsid w:val="001B2649"/>
    <w:rsid w:val="001B7921"/>
    <w:rsid w:val="001C10B4"/>
    <w:rsid w:val="001C25EE"/>
    <w:rsid w:val="001C58B2"/>
    <w:rsid w:val="001C6999"/>
    <w:rsid w:val="001C7220"/>
    <w:rsid w:val="001D7887"/>
    <w:rsid w:val="001E03B9"/>
    <w:rsid w:val="001E0410"/>
    <w:rsid w:val="001E12B6"/>
    <w:rsid w:val="001E25DF"/>
    <w:rsid w:val="001E5C48"/>
    <w:rsid w:val="001E5C9D"/>
    <w:rsid w:val="001E6711"/>
    <w:rsid w:val="00201904"/>
    <w:rsid w:val="00206D30"/>
    <w:rsid w:val="002104E9"/>
    <w:rsid w:val="002126D5"/>
    <w:rsid w:val="00217A45"/>
    <w:rsid w:val="002210F9"/>
    <w:rsid w:val="00221E03"/>
    <w:rsid w:val="00230320"/>
    <w:rsid w:val="00230C0D"/>
    <w:rsid w:val="00232BE9"/>
    <w:rsid w:val="00241603"/>
    <w:rsid w:val="00242C8C"/>
    <w:rsid w:val="00244D15"/>
    <w:rsid w:val="00244DBD"/>
    <w:rsid w:val="00244E02"/>
    <w:rsid w:val="00247DCE"/>
    <w:rsid w:val="0025330C"/>
    <w:rsid w:val="00266666"/>
    <w:rsid w:val="0026753A"/>
    <w:rsid w:val="00270F50"/>
    <w:rsid w:val="0027294C"/>
    <w:rsid w:val="00274300"/>
    <w:rsid w:val="0027432A"/>
    <w:rsid w:val="00277DBF"/>
    <w:rsid w:val="00282CA0"/>
    <w:rsid w:val="002863F0"/>
    <w:rsid w:val="00287442"/>
    <w:rsid w:val="002914E6"/>
    <w:rsid w:val="0029469E"/>
    <w:rsid w:val="00294A01"/>
    <w:rsid w:val="002950E9"/>
    <w:rsid w:val="002958E8"/>
    <w:rsid w:val="002A0664"/>
    <w:rsid w:val="002A58F3"/>
    <w:rsid w:val="002A76B1"/>
    <w:rsid w:val="002A7E6E"/>
    <w:rsid w:val="002B1F9C"/>
    <w:rsid w:val="002B5569"/>
    <w:rsid w:val="002B6FC0"/>
    <w:rsid w:val="002C4493"/>
    <w:rsid w:val="002C68B1"/>
    <w:rsid w:val="002D40D5"/>
    <w:rsid w:val="002D4ADA"/>
    <w:rsid w:val="002E1588"/>
    <w:rsid w:val="002E3330"/>
    <w:rsid w:val="002E593B"/>
    <w:rsid w:val="002E7C55"/>
    <w:rsid w:val="002F1D5F"/>
    <w:rsid w:val="002F3827"/>
    <w:rsid w:val="002F49A3"/>
    <w:rsid w:val="002F4D2B"/>
    <w:rsid w:val="00304EB0"/>
    <w:rsid w:val="00316456"/>
    <w:rsid w:val="00320713"/>
    <w:rsid w:val="00326455"/>
    <w:rsid w:val="003278F3"/>
    <w:rsid w:val="00330808"/>
    <w:rsid w:val="00331036"/>
    <w:rsid w:val="003315FE"/>
    <w:rsid w:val="003341D8"/>
    <w:rsid w:val="00335F85"/>
    <w:rsid w:val="0033739C"/>
    <w:rsid w:val="00343542"/>
    <w:rsid w:val="0034376B"/>
    <w:rsid w:val="00343C5E"/>
    <w:rsid w:val="003447C8"/>
    <w:rsid w:val="00345294"/>
    <w:rsid w:val="00345A67"/>
    <w:rsid w:val="00350218"/>
    <w:rsid w:val="00352DA1"/>
    <w:rsid w:val="00352F6B"/>
    <w:rsid w:val="00355EA2"/>
    <w:rsid w:val="00357F85"/>
    <w:rsid w:val="00363C54"/>
    <w:rsid w:val="00376193"/>
    <w:rsid w:val="0037778D"/>
    <w:rsid w:val="00377889"/>
    <w:rsid w:val="0038148A"/>
    <w:rsid w:val="0038616B"/>
    <w:rsid w:val="00386224"/>
    <w:rsid w:val="00390BE1"/>
    <w:rsid w:val="0039570D"/>
    <w:rsid w:val="0039719C"/>
    <w:rsid w:val="003A0DB7"/>
    <w:rsid w:val="003A3335"/>
    <w:rsid w:val="003B5CCA"/>
    <w:rsid w:val="003C5C31"/>
    <w:rsid w:val="003D1EF6"/>
    <w:rsid w:val="003D218A"/>
    <w:rsid w:val="003D7134"/>
    <w:rsid w:val="003E099E"/>
    <w:rsid w:val="003E10F3"/>
    <w:rsid w:val="003E37F8"/>
    <w:rsid w:val="003E434F"/>
    <w:rsid w:val="003E4703"/>
    <w:rsid w:val="003E6109"/>
    <w:rsid w:val="003F2E09"/>
    <w:rsid w:val="003F5D04"/>
    <w:rsid w:val="003F6554"/>
    <w:rsid w:val="003F70BA"/>
    <w:rsid w:val="00403FFF"/>
    <w:rsid w:val="00404579"/>
    <w:rsid w:val="004052A1"/>
    <w:rsid w:val="0040570B"/>
    <w:rsid w:val="00406055"/>
    <w:rsid w:val="00412541"/>
    <w:rsid w:val="004128AF"/>
    <w:rsid w:val="00412D44"/>
    <w:rsid w:val="00420CEC"/>
    <w:rsid w:val="00430E75"/>
    <w:rsid w:val="00441880"/>
    <w:rsid w:val="004419D3"/>
    <w:rsid w:val="00443EAD"/>
    <w:rsid w:val="004467A9"/>
    <w:rsid w:val="0044798A"/>
    <w:rsid w:val="00450D63"/>
    <w:rsid w:val="00457909"/>
    <w:rsid w:val="00457AAE"/>
    <w:rsid w:val="0046497D"/>
    <w:rsid w:val="004677FC"/>
    <w:rsid w:val="004700F2"/>
    <w:rsid w:val="00470960"/>
    <w:rsid w:val="004712C6"/>
    <w:rsid w:val="0047503E"/>
    <w:rsid w:val="004801F0"/>
    <w:rsid w:val="0048261C"/>
    <w:rsid w:val="00492F5B"/>
    <w:rsid w:val="004A46F8"/>
    <w:rsid w:val="004A54D0"/>
    <w:rsid w:val="004A5A44"/>
    <w:rsid w:val="004A5A67"/>
    <w:rsid w:val="004B05B8"/>
    <w:rsid w:val="004B08BF"/>
    <w:rsid w:val="004B0A9D"/>
    <w:rsid w:val="004C03AD"/>
    <w:rsid w:val="004C1959"/>
    <w:rsid w:val="004D0677"/>
    <w:rsid w:val="004D3FEA"/>
    <w:rsid w:val="004E2CB9"/>
    <w:rsid w:val="004E4F95"/>
    <w:rsid w:val="004E7EBB"/>
    <w:rsid w:val="004F7842"/>
    <w:rsid w:val="004F7ACD"/>
    <w:rsid w:val="005030D3"/>
    <w:rsid w:val="0050373D"/>
    <w:rsid w:val="00506C59"/>
    <w:rsid w:val="00513007"/>
    <w:rsid w:val="00524465"/>
    <w:rsid w:val="0052562F"/>
    <w:rsid w:val="00526A86"/>
    <w:rsid w:val="00527F45"/>
    <w:rsid w:val="0053612D"/>
    <w:rsid w:val="0053644D"/>
    <w:rsid w:val="00537189"/>
    <w:rsid w:val="00542C10"/>
    <w:rsid w:val="00543732"/>
    <w:rsid w:val="00547A61"/>
    <w:rsid w:val="00547A77"/>
    <w:rsid w:val="00552A0A"/>
    <w:rsid w:val="005556FA"/>
    <w:rsid w:val="0055652D"/>
    <w:rsid w:val="00562190"/>
    <w:rsid w:val="005639CB"/>
    <w:rsid w:val="005655B9"/>
    <w:rsid w:val="00567C43"/>
    <w:rsid w:val="00577247"/>
    <w:rsid w:val="005774A3"/>
    <w:rsid w:val="00577990"/>
    <w:rsid w:val="00583412"/>
    <w:rsid w:val="0058431B"/>
    <w:rsid w:val="005848B1"/>
    <w:rsid w:val="005878C7"/>
    <w:rsid w:val="00596DBE"/>
    <w:rsid w:val="005A3EE3"/>
    <w:rsid w:val="005A4AB7"/>
    <w:rsid w:val="005A55B8"/>
    <w:rsid w:val="005B6A2B"/>
    <w:rsid w:val="005C139E"/>
    <w:rsid w:val="005C2B5B"/>
    <w:rsid w:val="005C4DA6"/>
    <w:rsid w:val="005C7668"/>
    <w:rsid w:val="005D339D"/>
    <w:rsid w:val="005E0F55"/>
    <w:rsid w:val="005E6929"/>
    <w:rsid w:val="005E71EF"/>
    <w:rsid w:val="005E7D62"/>
    <w:rsid w:val="005F1E52"/>
    <w:rsid w:val="005F5B80"/>
    <w:rsid w:val="006030F1"/>
    <w:rsid w:val="00605A46"/>
    <w:rsid w:val="0060653F"/>
    <w:rsid w:val="006116ED"/>
    <w:rsid w:val="00615903"/>
    <w:rsid w:val="00620D57"/>
    <w:rsid w:val="00624D17"/>
    <w:rsid w:val="006324CA"/>
    <w:rsid w:val="0063469A"/>
    <w:rsid w:val="006368EC"/>
    <w:rsid w:val="00640F31"/>
    <w:rsid w:val="006418E8"/>
    <w:rsid w:val="00644E1D"/>
    <w:rsid w:val="00654625"/>
    <w:rsid w:val="00657BCD"/>
    <w:rsid w:val="00661136"/>
    <w:rsid w:val="00661D93"/>
    <w:rsid w:val="0066680F"/>
    <w:rsid w:val="00673F56"/>
    <w:rsid w:val="00675C4D"/>
    <w:rsid w:val="00676979"/>
    <w:rsid w:val="00676A01"/>
    <w:rsid w:val="00677A34"/>
    <w:rsid w:val="00677BFD"/>
    <w:rsid w:val="00681037"/>
    <w:rsid w:val="006818E9"/>
    <w:rsid w:val="00681C2F"/>
    <w:rsid w:val="00683679"/>
    <w:rsid w:val="00690665"/>
    <w:rsid w:val="006911E1"/>
    <w:rsid w:val="00695BFB"/>
    <w:rsid w:val="0069674C"/>
    <w:rsid w:val="006A279E"/>
    <w:rsid w:val="006A7D47"/>
    <w:rsid w:val="006A7DB8"/>
    <w:rsid w:val="006B5591"/>
    <w:rsid w:val="006C0790"/>
    <w:rsid w:val="006C7DE3"/>
    <w:rsid w:val="006D207D"/>
    <w:rsid w:val="006D2487"/>
    <w:rsid w:val="006D297D"/>
    <w:rsid w:val="006D595E"/>
    <w:rsid w:val="006D77C6"/>
    <w:rsid w:val="006E30A0"/>
    <w:rsid w:val="006E3127"/>
    <w:rsid w:val="006E73B8"/>
    <w:rsid w:val="006F0FC4"/>
    <w:rsid w:val="006F5A92"/>
    <w:rsid w:val="00700BD8"/>
    <w:rsid w:val="00702604"/>
    <w:rsid w:val="007062C3"/>
    <w:rsid w:val="00707AC9"/>
    <w:rsid w:val="00714EB0"/>
    <w:rsid w:val="007203FC"/>
    <w:rsid w:val="00723BD1"/>
    <w:rsid w:val="00724385"/>
    <w:rsid w:val="00726366"/>
    <w:rsid w:val="007268AB"/>
    <w:rsid w:val="00734857"/>
    <w:rsid w:val="00736C1B"/>
    <w:rsid w:val="00742B40"/>
    <w:rsid w:val="00745907"/>
    <w:rsid w:val="00762937"/>
    <w:rsid w:val="007636FD"/>
    <w:rsid w:val="00766DA1"/>
    <w:rsid w:val="00767B66"/>
    <w:rsid w:val="00770B21"/>
    <w:rsid w:val="00774BCF"/>
    <w:rsid w:val="007751C7"/>
    <w:rsid w:val="007812CD"/>
    <w:rsid w:val="00782855"/>
    <w:rsid w:val="00782EAF"/>
    <w:rsid w:val="00790EA2"/>
    <w:rsid w:val="007962CB"/>
    <w:rsid w:val="007A0FDC"/>
    <w:rsid w:val="007A1448"/>
    <w:rsid w:val="007A5138"/>
    <w:rsid w:val="007A5517"/>
    <w:rsid w:val="007A67AE"/>
    <w:rsid w:val="007A7AEC"/>
    <w:rsid w:val="007B0802"/>
    <w:rsid w:val="007B3233"/>
    <w:rsid w:val="007B6FFB"/>
    <w:rsid w:val="007C1F12"/>
    <w:rsid w:val="007C23C2"/>
    <w:rsid w:val="007C4EC1"/>
    <w:rsid w:val="007D4EA3"/>
    <w:rsid w:val="007D66F3"/>
    <w:rsid w:val="007E1AAF"/>
    <w:rsid w:val="007F379F"/>
    <w:rsid w:val="00801862"/>
    <w:rsid w:val="00802881"/>
    <w:rsid w:val="008054D9"/>
    <w:rsid w:val="00805C76"/>
    <w:rsid w:val="00807F11"/>
    <w:rsid w:val="008127B7"/>
    <w:rsid w:val="00813661"/>
    <w:rsid w:val="00814196"/>
    <w:rsid w:val="008222B3"/>
    <w:rsid w:val="00822966"/>
    <w:rsid w:val="00824873"/>
    <w:rsid w:val="00825DB9"/>
    <w:rsid w:val="00833A1B"/>
    <w:rsid w:val="00833D3B"/>
    <w:rsid w:val="00835689"/>
    <w:rsid w:val="0084524A"/>
    <w:rsid w:val="00845406"/>
    <w:rsid w:val="00854188"/>
    <w:rsid w:val="00864C88"/>
    <w:rsid w:val="00864CC7"/>
    <w:rsid w:val="00866C83"/>
    <w:rsid w:val="00880B7B"/>
    <w:rsid w:val="00897DB3"/>
    <w:rsid w:val="008A2BA1"/>
    <w:rsid w:val="008A32C3"/>
    <w:rsid w:val="008A4258"/>
    <w:rsid w:val="008A4D82"/>
    <w:rsid w:val="008A53B5"/>
    <w:rsid w:val="008A568F"/>
    <w:rsid w:val="008A7B3D"/>
    <w:rsid w:val="008B165A"/>
    <w:rsid w:val="008C2067"/>
    <w:rsid w:val="008C21E6"/>
    <w:rsid w:val="008C4ED9"/>
    <w:rsid w:val="008C6F46"/>
    <w:rsid w:val="008D7DEB"/>
    <w:rsid w:val="008E3FD7"/>
    <w:rsid w:val="008E5294"/>
    <w:rsid w:val="008E655A"/>
    <w:rsid w:val="008F1340"/>
    <w:rsid w:val="008F41FA"/>
    <w:rsid w:val="008F5F14"/>
    <w:rsid w:val="009006B0"/>
    <w:rsid w:val="00904D83"/>
    <w:rsid w:val="00906113"/>
    <w:rsid w:val="00907F53"/>
    <w:rsid w:val="009103EA"/>
    <w:rsid w:val="0091191F"/>
    <w:rsid w:val="00914F3B"/>
    <w:rsid w:val="00917940"/>
    <w:rsid w:val="00923AEE"/>
    <w:rsid w:val="0093438E"/>
    <w:rsid w:val="00935007"/>
    <w:rsid w:val="009361C2"/>
    <w:rsid w:val="00940597"/>
    <w:rsid w:val="00952930"/>
    <w:rsid w:val="00953A40"/>
    <w:rsid w:val="00953AEB"/>
    <w:rsid w:val="0095502F"/>
    <w:rsid w:val="00967B40"/>
    <w:rsid w:val="00971CC1"/>
    <w:rsid w:val="0097285A"/>
    <w:rsid w:val="009746BF"/>
    <w:rsid w:val="0097762B"/>
    <w:rsid w:val="00980750"/>
    <w:rsid w:val="00984B29"/>
    <w:rsid w:val="00987A6E"/>
    <w:rsid w:val="00997351"/>
    <w:rsid w:val="00997F09"/>
    <w:rsid w:val="009A1516"/>
    <w:rsid w:val="009A36E3"/>
    <w:rsid w:val="009A4B84"/>
    <w:rsid w:val="009A6237"/>
    <w:rsid w:val="009A6BB3"/>
    <w:rsid w:val="009B6A2D"/>
    <w:rsid w:val="009C243B"/>
    <w:rsid w:val="009C5387"/>
    <w:rsid w:val="009C6E08"/>
    <w:rsid w:val="009D402D"/>
    <w:rsid w:val="009D4E8A"/>
    <w:rsid w:val="009E2219"/>
    <w:rsid w:val="009F2DFB"/>
    <w:rsid w:val="009F4BFC"/>
    <w:rsid w:val="009F6355"/>
    <w:rsid w:val="009F63E1"/>
    <w:rsid w:val="009F6CC8"/>
    <w:rsid w:val="009F7700"/>
    <w:rsid w:val="00A04BDA"/>
    <w:rsid w:val="00A05917"/>
    <w:rsid w:val="00A17F2E"/>
    <w:rsid w:val="00A20FB4"/>
    <w:rsid w:val="00A212A2"/>
    <w:rsid w:val="00A21E9A"/>
    <w:rsid w:val="00A23303"/>
    <w:rsid w:val="00A30F56"/>
    <w:rsid w:val="00A33FE6"/>
    <w:rsid w:val="00A3541C"/>
    <w:rsid w:val="00A40FBB"/>
    <w:rsid w:val="00A415FD"/>
    <w:rsid w:val="00A45AD6"/>
    <w:rsid w:val="00A46F97"/>
    <w:rsid w:val="00A47185"/>
    <w:rsid w:val="00A53E2A"/>
    <w:rsid w:val="00A56E86"/>
    <w:rsid w:val="00A5750F"/>
    <w:rsid w:val="00A63D89"/>
    <w:rsid w:val="00A67297"/>
    <w:rsid w:val="00A73B56"/>
    <w:rsid w:val="00A76409"/>
    <w:rsid w:val="00A97CF8"/>
    <w:rsid w:val="00A97EA1"/>
    <w:rsid w:val="00AA10CC"/>
    <w:rsid w:val="00AA70E1"/>
    <w:rsid w:val="00AC0F52"/>
    <w:rsid w:val="00AC137B"/>
    <w:rsid w:val="00AC142F"/>
    <w:rsid w:val="00AD55F5"/>
    <w:rsid w:val="00AD7801"/>
    <w:rsid w:val="00AE1264"/>
    <w:rsid w:val="00AF240D"/>
    <w:rsid w:val="00AF6F65"/>
    <w:rsid w:val="00B07186"/>
    <w:rsid w:val="00B07E10"/>
    <w:rsid w:val="00B104B6"/>
    <w:rsid w:val="00B115CA"/>
    <w:rsid w:val="00B119AD"/>
    <w:rsid w:val="00B131C2"/>
    <w:rsid w:val="00B31617"/>
    <w:rsid w:val="00B445E3"/>
    <w:rsid w:val="00B51B09"/>
    <w:rsid w:val="00B53B86"/>
    <w:rsid w:val="00B56C7F"/>
    <w:rsid w:val="00B60F96"/>
    <w:rsid w:val="00B64305"/>
    <w:rsid w:val="00B64E3C"/>
    <w:rsid w:val="00B700DA"/>
    <w:rsid w:val="00B701AB"/>
    <w:rsid w:val="00B75DEA"/>
    <w:rsid w:val="00B84173"/>
    <w:rsid w:val="00B9093D"/>
    <w:rsid w:val="00B91A4E"/>
    <w:rsid w:val="00B9343B"/>
    <w:rsid w:val="00B97995"/>
    <w:rsid w:val="00BA07F8"/>
    <w:rsid w:val="00BA1752"/>
    <w:rsid w:val="00BA2543"/>
    <w:rsid w:val="00BA52B0"/>
    <w:rsid w:val="00BA6907"/>
    <w:rsid w:val="00BA7587"/>
    <w:rsid w:val="00BB2B23"/>
    <w:rsid w:val="00BB65E9"/>
    <w:rsid w:val="00BB7E96"/>
    <w:rsid w:val="00BB7FEC"/>
    <w:rsid w:val="00BC2D15"/>
    <w:rsid w:val="00BC445D"/>
    <w:rsid w:val="00BD6F9C"/>
    <w:rsid w:val="00BE012F"/>
    <w:rsid w:val="00BE1386"/>
    <w:rsid w:val="00BE385C"/>
    <w:rsid w:val="00BE72F8"/>
    <w:rsid w:val="00BF1089"/>
    <w:rsid w:val="00C12226"/>
    <w:rsid w:val="00C16DCC"/>
    <w:rsid w:val="00C24BB1"/>
    <w:rsid w:val="00C26246"/>
    <w:rsid w:val="00C26634"/>
    <w:rsid w:val="00C4028C"/>
    <w:rsid w:val="00C41751"/>
    <w:rsid w:val="00C42A5B"/>
    <w:rsid w:val="00C61617"/>
    <w:rsid w:val="00C6337F"/>
    <w:rsid w:val="00C71F9D"/>
    <w:rsid w:val="00C723E2"/>
    <w:rsid w:val="00C73B69"/>
    <w:rsid w:val="00C74958"/>
    <w:rsid w:val="00C75A34"/>
    <w:rsid w:val="00C778C4"/>
    <w:rsid w:val="00CA1B3F"/>
    <w:rsid w:val="00CA2C14"/>
    <w:rsid w:val="00CA39E6"/>
    <w:rsid w:val="00CA522C"/>
    <w:rsid w:val="00CC253B"/>
    <w:rsid w:val="00CC6E2C"/>
    <w:rsid w:val="00CD2640"/>
    <w:rsid w:val="00CD5834"/>
    <w:rsid w:val="00CD6221"/>
    <w:rsid w:val="00CE0237"/>
    <w:rsid w:val="00CE03CC"/>
    <w:rsid w:val="00CF2607"/>
    <w:rsid w:val="00CF4AAE"/>
    <w:rsid w:val="00CF7F64"/>
    <w:rsid w:val="00D009A4"/>
    <w:rsid w:val="00D03C23"/>
    <w:rsid w:val="00D04DBB"/>
    <w:rsid w:val="00D06EE2"/>
    <w:rsid w:val="00D076F4"/>
    <w:rsid w:val="00D119D2"/>
    <w:rsid w:val="00D1656F"/>
    <w:rsid w:val="00D2568A"/>
    <w:rsid w:val="00D32BB6"/>
    <w:rsid w:val="00D33CC0"/>
    <w:rsid w:val="00D3586F"/>
    <w:rsid w:val="00D37A1F"/>
    <w:rsid w:val="00D42B66"/>
    <w:rsid w:val="00D51F46"/>
    <w:rsid w:val="00D57B41"/>
    <w:rsid w:val="00D618AC"/>
    <w:rsid w:val="00D62082"/>
    <w:rsid w:val="00D666B9"/>
    <w:rsid w:val="00D706BA"/>
    <w:rsid w:val="00D7248D"/>
    <w:rsid w:val="00D72C63"/>
    <w:rsid w:val="00D75357"/>
    <w:rsid w:val="00D775DD"/>
    <w:rsid w:val="00D8090C"/>
    <w:rsid w:val="00D90B76"/>
    <w:rsid w:val="00D9640D"/>
    <w:rsid w:val="00DB68BF"/>
    <w:rsid w:val="00DC40C9"/>
    <w:rsid w:val="00DD318B"/>
    <w:rsid w:val="00DD4F21"/>
    <w:rsid w:val="00DD5D79"/>
    <w:rsid w:val="00DD6F4C"/>
    <w:rsid w:val="00DE4556"/>
    <w:rsid w:val="00DE4939"/>
    <w:rsid w:val="00DF2323"/>
    <w:rsid w:val="00E0092C"/>
    <w:rsid w:val="00E00BB1"/>
    <w:rsid w:val="00E02515"/>
    <w:rsid w:val="00E04D81"/>
    <w:rsid w:val="00E11242"/>
    <w:rsid w:val="00E1166B"/>
    <w:rsid w:val="00E12788"/>
    <w:rsid w:val="00E14BA3"/>
    <w:rsid w:val="00E202A0"/>
    <w:rsid w:val="00E21944"/>
    <w:rsid w:val="00E2257B"/>
    <w:rsid w:val="00E34523"/>
    <w:rsid w:val="00E45983"/>
    <w:rsid w:val="00E62593"/>
    <w:rsid w:val="00E6379F"/>
    <w:rsid w:val="00E64C8B"/>
    <w:rsid w:val="00E67D06"/>
    <w:rsid w:val="00E67FA5"/>
    <w:rsid w:val="00E74611"/>
    <w:rsid w:val="00E767D2"/>
    <w:rsid w:val="00E77DCB"/>
    <w:rsid w:val="00E8269C"/>
    <w:rsid w:val="00E83BC6"/>
    <w:rsid w:val="00E84725"/>
    <w:rsid w:val="00E859B9"/>
    <w:rsid w:val="00E903D7"/>
    <w:rsid w:val="00E90FCB"/>
    <w:rsid w:val="00E9222C"/>
    <w:rsid w:val="00E95902"/>
    <w:rsid w:val="00E96D0F"/>
    <w:rsid w:val="00EA0091"/>
    <w:rsid w:val="00EA49B8"/>
    <w:rsid w:val="00EA71CE"/>
    <w:rsid w:val="00EC06B6"/>
    <w:rsid w:val="00EC2B45"/>
    <w:rsid w:val="00EC2BE9"/>
    <w:rsid w:val="00EC2EC1"/>
    <w:rsid w:val="00ED12B8"/>
    <w:rsid w:val="00ED435E"/>
    <w:rsid w:val="00ED47E5"/>
    <w:rsid w:val="00ED4BF6"/>
    <w:rsid w:val="00ED6463"/>
    <w:rsid w:val="00EE1D5B"/>
    <w:rsid w:val="00EE736F"/>
    <w:rsid w:val="00EF0B75"/>
    <w:rsid w:val="00EF39CE"/>
    <w:rsid w:val="00F02BD8"/>
    <w:rsid w:val="00F0344D"/>
    <w:rsid w:val="00F12408"/>
    <w:rsid w:val="00F12670"/>
    <w:rsid w:val="00F13D7F"/>
    <w:rsid w:val="00F15697"/>
    <w:rsid w:val="00F2064E"/>
    <w:rsid w:val="00F22F7C"/>
    <w:rsid w:val="00F264E5"/>
    <w:rsid w:val="00F33020"/>
    <w:rsid w:val="00F33759"/>
    <w:rsid w:val="00F40420"/>
    <w:rsid w:val="00F427A4"/>
    <w:rsid w:val="00F46318"/>
    <w:rsid w:val="00F505C1"/>
    <w:rsid w:val="00F50831"/>
    <w:rsid w:val="00F50C09"/>
    <w:rsid w:val="00F516C4"/>
    <w:rsid w:val="00F53289"/>
    <w:rsid w:val="00F549DD"/>
    <w:rsid w:val="00F573EA"/>
    <w:rsid w:val="00F63692"/>
    <w:rsid w:val="00F7015A"/>
    <w:rsid w:val="00F73DE0"/>
    <w:rsid w:val="00F74597"/>
    <w:rsid w:val="00F7756B"/>
    <w:rsid w:val="00F803AA"/>
    <w:rsid w:val="00F80BA5"/>
    <w:rsid w:val="00F83F98"/>
    <w:rsid w:val="00F87874"/>
    <w:rsid w:val="00F90006"/>
    <w:rsid w:val="00F92C7E"/>
    <w:rsid w:val="00FA2137"/>
    <w:rsid w:val="00FA50A7"/>
    <w:rsid w:val="00FA7D4C"/>
    <w:rsid w:val="00FB5E66"/>
    <w:rsid w:val="00FB7672"/>
    <w:rsid w:val="00FC21E7"/>
    <w:rsid w:val="00FC2853"/>
    <w:rsid w:val="00FC56CE"/>
    <w:rsid w:val="00FD18A2"/>
    <w:rsid w:val="00FD468B"/>
    <w:rsid w:val="00FE10B6"/>
    <w:rsid w:val="00FF00C2"/>
    <w:rsid w:val="00FF0136"/>
    <w:rsid w:val="00FF1AD6"/>
    <w:rsid w:val="00FF2CC0"/>
    <w:rsid w:val="00FF535C"/>
    <w:rsid w:val="00FF62A3"/>
    <w:rsid w:val="00FF7142"/>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Arial"/>
        <w:sz w:val="28"/>
        <w:szCs w:val="28"/>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3EAD"/>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AF6F65"/>
    <w:pPr>
      <w:spacing w:after="0" w:line="240" w:lineRule="auto"/>
    </w:pPr>
    <w:rPr>
      <w:rFonts w:asciiTheme="minorHAnsi" w:eastAsiaTheme="minorEastAsia" w:hAnsiTheme="minorHAnsi" w:cstheme="minorBidi"/>
      <w:sz w:val="22"/>
      <w:szCs w:val="22"/>
      <w:lang w:bidi="ar-SA"/>
    </w:rPr>
  </w:style>
  <w:style w:type="character" w:customStyle="1" w:styleId="NoSpacingChar">
    <w:name w:val="No Spacing Char"/>
    <w:basedOn w:val="DefaultParagraphFont"/>
    <w:link w:val="NoSpacing"/>
    <w:uiPriority w:val="1"/>
    <w:rsid w:val="00AF6F65"/>
    <w:rPr>
      <w:rFonts w:asciiTheme="minorHAnsi" w:eastAsiaTheme="minorEastAsia" w:hAnsiTheme="minorHAnsi" w:cstheme="minorBidi"/>
      <w:sz w:val="22"/>
      <w:szCs w:val="22"/>
      <w:lang w:bidi="ar-SA"/>
    </w:rPr>
  </w:style>
  <w:style w:type="paragraph" w:styleId="BalloonText">
    <w:name w:val="Balloon Text"/>
    <w:basedOn w:val="Normal"/>
    <w:link w:val="BalloonTextChar"/>
    <w:uiPriority w:val="99"/>
    <w:semiHidden/>
    <w:unhideWhenUsed/>
    <w:rsid w:val="00AF6F6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F6F65"/>
    <w:rPr>
      <w:rFonts w:ascii="Tahoma" w:hAnsi="Tahoma" w:cs="Tahoma"/>
      <w:sz w:val="16"/>
      <w:szCs w:val="16"/>
    </w:rPr>
  </w:style>
  <w:style w:type="paragraph" w:styleId="Header">
    <w:name w:val="header"/>
    <w:basedOn w:val="Normal"/>
    <w:link w:val="HeaderChar"/>
    <w:uiPriority w:val="99"/>
    <w:unhideWhenUsed/>
    <w:rsid w:val="00150D44"/>
    <w:pPr>
      <w:tabs>
        <w:tab w:val="center" w:pos="4513"/>
        <w:tab w:val="right" w:pos="9026"/>
      </w:tabs>
      <w:spacing w:after="0" w:line="240" w:lineRule="auto"/>
    </w:pPr>
  </w:style>
  <w:style w:type="character" w:customStyle="1" w:styleId="HeaderChar">
    <w:name w:val="Header Char"/>
    <w:basedOn w:val="DefaultParagraphFont"/>
    <w:link w:val="Header"/>
    <w:uiPriority w:val="99"/>
    <w:rsid w:val="00150D44"/>
  </w:style>
  <w:style w:type="paragraph" w:styleId="Footer">
    <w:name w:val="footer"/>
    <w:basedOn w:val="Normal"/>
    <w:link w:val="FooterChar"/>
    <w:uiPriority w:val="99"/>
    <w:unhideWhenUsed/>
    <w:rsid w:val="00150D44"/>
    <w:pPr>
      <w:tabs>
        <w:tab w:val="center" w:pos="4513"/>
        <w:tab w:val="right" w:pos="9026"/>
      </w:tabs>
      <w:spacing w:after="0" w:line="240" w:lineRule="auto"/>
    </w:pPr>
  </w:style>
  <w:style w:type="character" w:customStyle="1" w:styleId="FooterChar">
    <w:name w:val="Footer Char"/>
    <w:basedOn w:val="DefaultParagraphFont"/>
    <w:link w:val="Footer"/>
    <w:uiPriority w:val="99"/>
    <w:rsid w:val="00150D44"/>
  </w:style>
  <w:style w:type="paragraph" w:styleId="ListParagraph">
    <w:name w:val="List Paragraph"/>
    <w:basedOn w:val="Normal"/>
    <w:uiPriority w:val="34"/>
    <w:qFormat/>
    <w:rsid w:val="00282CA0"/>
    <w:pPr>
      <w:ind w:left="720"/>
      <w:contextualSpacing/>
    </w:pPr>
  </w:style>
  <w:style w:type="character" w:styleId="Hyperlink">
    <w:name w:val="Hyperlink"/>
    <w:basedOn w:val="DefaultParagraphFont"/>
    <w:uiPriority w:val="99"/>
    <w:unhideWhenUsed/>
    <w:rsid w:val="009A6237"/>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Arial"/>
        <w:sz w:val="28"/>
        <w:szCs w:val="28"/>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3EAD"/>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AF6F65"/>
    <w:pPr>
      <w:spacing w:after="0" w:line="240" w:lineRule="auto"/>
    </w:pPr>
    <w:rPr>
      <w:rFonts w:asciiTheme="minorHAnsi" w:eastAsiaTheme="minorEastAsia" w:hAnsiTheme="minorHAnsi" w:cstheme="minorBidi"/>
      <w:sz w:val="22"/>
      <w:szCs w:val="22"/>
      <w:lang w:bidi="ar-SA"/>
    </w:rPr>
  </w:style>
  <w:style w:type="character" w:customStyle="1" w:styleId="NoSpacingChar">
    <w:name w:val="No Spacing Char"/>
    <w:basedOn w:val="DefaultParagraphFont"/>
    <w:link w:val="NoSpacing"/>
    <w:uiPriority w:val="1"/>
    <w:rsid w:val="00AF6F65"/>
    <w:rPr>
      <w:rFonts w:asciiTheme="minorHAnsi" w:eastAsiaTheme="minorEastAsia" w:hAnsiTheme="minorHAnsi" w:cstheme="minorBidi"/>
      <w:sz w:val="22"/>
      <w:szCs w:val="22"/>
      <w:lang w:bidi="ar-SA"/>
    </w:rPr>
  </w:style>
  <w:style w:type="paragraph" w:styleId="BalloonText">
    <w:name w:val="Balloon Text"/>
    <w:basedOn w:val="Normal"/>
    <w:link w:val="BalloonTextChar"/>
    <w:uiPriority w:val="99"/>
    <w:semiHidden/>
    <w:unhideWhenUsed/>
    <w:rsid w:val="00AF6F6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F6F65"/>
    <w:rPr>
      <w:rFonts w:ascii="Tahoma" w:hAnsi="Tahoma" w:cs="Tahoma"/>
      <w:sz w:val="16"/>
      <w:szCs w:val="16"/>
    </w:rPr>
  </w:style>
  <w:style w:type="paragraph" w:styleId="Header">
    <w:name w:val="header"/>
    <w:basedOn w:val="Normal"/>
    <w:link w:val="HeaderChar"/>
    <w:uiPriority w:val="99"/>
    <w:unhideWhenUsed/>
    <w:rsid w:val="00150D44"/>
    <w:pPr>
      <w:tabs>
        <w:tab w:val="center" w:pos="4513"/>
        <w:tab w:val="right" w:pos="9026"/>
      </w:tabs>
      <w:spacing w:after="0" w:line="240" w:lineRule="auto"/>
    </w:pPr>
  </w:style>
  <w:style w:type="character" w:customStyle="1" w:styleId="HeaderChar">
    <w:name w:val="Header Char"/>
    <w:basedOn w:val="DefaultParagraphFont"/>
    <w:link w:val="Header"/>
    <w:uiPriority w:val="99"/>
    <w:rsid w:val="00150D44"/>
  </w:style>
  <w:style w:type="paragraph" w:styleId="Footer">
    <w:name w:val="footer"/>
    <w:basedOn w:val="Normal"/>
    <w:link w:val="FooterChar"/>
    <w:uiPriority w:val="99"/>
    <w:unhideWhenUsed/>
    <w:rsid w:val="00150D44"/>
    <w:pPr>
      <w:tabs>
        <w:tab w:val="center" w:pos="4513"/>
        <w:tab w:val="right" w:pos="9026"/>
      </w:tabs>
      <w:spacing w:after="0" w:line="240" w:lineRule="auto"/>
    </w:pPr>
  </w:style>
  <w:style w:type="character" w:customStyle="1" w:styleId="FooterChar">
    <w:name w:val="Footer Char"/>
    <w:basedOn w:val="DefaultParagraphFont"/>
    <w:link w:val="Footer"/>
    <w:uiPriority w:val="99"/>
    <w:rsid w:val="00150D44"/>
  </w:style>
  <w:style w:type="paragraph" w:styleId="ListParagraph">
    <w:name w:val="List Paragraph"/>
    <w:basedOn w:val="Normal"/>
    <w:uiPriority w:val="34"/>
    <w:qFormat/>
    <w:rsid w:val="00282CA0"/>
    <w:pPr>
      <w:ind w:left="720"/>
      <w:contextualSpacing/>
    </w:pPr>
  </w:style>
  <w:style w:type="character" w:styleId="Hyperlink">
    <w:name w:val="Hyperlink"/>
    <w:basedOn w:val="DefaultParagraphFont"/>
    <w:uiPriority w:val="99"/>
    <w:unhideWhenUsed/>
    <w:rsid w:val="009A623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alibostan.blogsky.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man\Desktop\poroje%20haie%20arshad\modiriat%20eslami\&#1605;&#1583;&#1740;&#1585;&#1740;&#1578;%20&#1575;&#1587;&#1604;&#1575;&#1605;&#1740;%20&#1662;&#1740;&#1588;&#1585;&#1601;&#1578;&#1607;.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B Nazanin">
    <w:panose1 w:val="00000400000000000000"/>
    <w:charset w:val="B2"/>
    <w:family w:val="auto"/>
    <w:pitch w:val="variable"/>
    <w:sig w:usb0="00002001" w:usb1="80000000" w:usb2="00000008" w:usb3="00000000" w:csb0="00000040" w:csb1="00000000"/>
  </w:font>
  <w:font w:name="2  Zar">
    <w:altName w:val="Courier New"/>
    <w:charset w:val="B2"/>
    <w:family w:val="auto"/>
    <w:pitch w:val="variable"/>
    <w:sig w:usb0="00002000" w:usb1="80000000" w:usb2="00000008" w:usb3="00000000" w:csb0="00000040" w:csb1="00000000"/>
  </w:font>
  <w:font w:name="Cooper Black">
    <w:panose1 w:val="0208090404030B020404"/>
    <w:charset w:val="00"/>
    <w:family w:val="roman"/>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3A77"/>
    <w:rsid w:val="00513A77"/>
    <w:rsid w:val="00D2216E"/>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8E627A2C87E4853B0047CADDD8550EB">
    <w:name w:val="28E627A2C87E4853B0047CADDD8550EB"/>
    <w:rsid w:val="00513A77"/>
    <w:pPr>
      <w:bidi/>
    </w:p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8E627A2C87E4853B0047CADDD8550EB">
    <w:name w:val="28E627A2C87E4853B0047CADDD8550EB"/>
    <w:rsid w:val="00513A77"/>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DC48C0-F079-4C0A-A13E-2B57C33C20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مدیریت اسلامی پیشرفته</Template>
  <TotalTime>97</TotalTime>
  <Pages>16</Pages>
  <Words>2354</Words>
  <Characters>13419</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چکیده کتاب گزیده نکات مدیریتی در نهج البلاغه</vt:lpstr>
    </vt:vector>
  </TitlesOfParts>
  <Company>به نام خدا</Company>
  <LinksUpToDate>false</LinksUpToDate>
  <CharactersWithSpaces>15742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چکیده کتاب گزیده نکات مدیریتی در نهج البلاغه</dc:title>
  <dc:subject>مدیریت اسلامی پیشرفته</dc:subject>
  <dc:creator>iman</dc:creator>
  <cp:lastModifiedBy>iman</cp:lastModifiedBy>
  <cp:revision>3</cp:revision>
  <cp:lastPrinted>2013-08-30T08:23:00Z</cp:lastPrinted>
  <dcterms:created xsi:type="dcterms:W3CDTF">2013-12-19T06:41:00Z</dcterms:created>
  <dcterms:modified xsi:type="dcterms:W3CDTF">2013-12-19T08:24:00Z</dcterms:modified>
</cp:coreProperties>
</file>